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FC18E5" w14:textId="77777777" w:rsidR="00DD0FA3" w:rsidRPr="00E949CB" w:rsidRDefault="00DD0FA3" w:rsidP="00B502FA">
      <w:pPr>
        <w:keepNext/>
        <w:tabs>
          <w:tab w:val="left" w:pos="5670"/>
        </w:tabs>
        <w:jc w:val="center"/>
        <w:outlineLvl w:val="3"/>
        <w:rPr>
          <w:b/>
          <w:sz w:val="28"/>
          <w:szCs w:val="28"/>
          <w:lang w:val="ro-RO"/>
        </w:rPr>
      </w:pPr>
      <w:r w:rsidRPr="00E949CB">
        <w:rPr>
          <w:b/>
          <w:sz w:val="28"/>
          <w:szCs w:val="28"/>
          <w:lang w:val="ro-RO"/>
        </w:rPr>
        <w:t>TEMATICĂ</w:t>
      </w:r>
    </w:p>
    <w:p w14:paraId="7453CBE0" w14:textId="77777777" w:rsidR="00DD0FA3" w:rsidRPr="00E949CB" w:rsidRDefault="00DD0FA3" w:rsidP="00DD0FA3">
      <w:pPr>
        <w:keepNext/>
        <w:tabs>
          <w:tab w:val="left" w:pos="5235"/>
        </w:tabs>
        <w:outlineLvl w:val="3"/>
        <w:rPr>
          <w:b/>
          <w:sz w:val="28"/>
          <w:szCs w:val="28"/>
          <w:lang w:val="ro-RO"/>
        </w:rPr>
      </w:pPr>
      <w:r w:rsidRPr="00E949CB">
        <w:rPr>
          <w:b/>
          <w:sz w:val="28"/>
          <w:szCs w:val="28"/>
          <w:lang w:val="ro-RO"/>
        </w:rPr>
        <w:tab/>
      </w:r>
    </w:p>
    <w:p w14:paraId="4DC1438A" w14:textId="77777777" w:rsidR="00DD0FA3" w:rsidRPr="00E949CB" w:rsidRDefault="00DD0FA3" w:rsidP="00DD0FA3">
      <w:pPr>
        <w:jc w:val="center"/>
        <w:rPr>
          <w:b/>
          <w:sz w:val="28"/>
          <w:szCs w:val="28"/>
          <w:lang w:val="ro-RO"/>
        </w:rPr>
      </w:pPr>
      <w:r w:rsidRPr="00E949CB">
        <w:rPr>
          <w:b/>
          <w:sz w:val="28"/>
          <w:szCs w:val="28"/>
          <w:lang w:val="ro-RO"/>
        </w:rPr>
        <w:t>Concurs de p</w:t>
      </w:r>
      <w:r w:rsidR="00E87B8D" w:rsidRPr="00E949CB">
        <w:rPr>
          <w:b/>
          <w:sz w:val="28"/>
          <w:szCs w:val="28"/>
          <w:lang w:val="ro-RO"/>
        </w:rPr>
        <w:t xml:space="preserve">romovare </w:t>
      </w:r>
      <w:r w:rsidR="004D679C" w:rsidRPr="00881775">
        <w:rPr>
          <w:b/>
          <w:sz w:val="28"/>
          <w:szCs w:val="28"/>
          <w:lang w:val="ro-RO"/>
        </w:rPr>
        <w:t xml:space="preserve">pe loc </w:t>
      </w:r>
      <w:r w:rsidR="00E87B8D" w:rsidRPr="00E949CB">
        <w:rPr>
          <w:b/>
          <w:sz w:val="28"/>
          <w:szCs w:val="28"/>
          <w:lang w:val="ro-RO"/>
        </w:rPr>
        <w:t xml:space="preserve">în </w:t>
      </w:r>
      <w:proofErr w:type="spellStart"/>
      <w:r w:rsidR="00E87B8D" w:rsidRPr="00E949CB">
        <w:rPr>
          <w:b/>
          <w:sz w:val="28"/>
          <w:szCs w:val="28"/>
          <w:lang w:val="ro-RO"/>
        </w:rPr>
        <w:t>funcţii</w:t>
      </w:r>
      <w:proofErr w:type="spellEnd"/>
      <w:r w:rsidR="00E87B8D" w:rsidRPr="00E949CB">
        <w:rPr>
          <w:b/>
          <w:sz w:val="28"/>
          <w:szCs w:val="28"/>
          <w:lang w:val="ro-RO"/>
        </w:rPr>
        <w:t xml:space="preserve"> de </w:t>
      </w:r>
      <w:proofErr w:type="spellStart"/>
      <w:r w:rsidR="00E87B8D" w:rsidRPr="00E949CB">
        <w:rPr>
          <w:b/>
          <w:sz w:val="28"/>
          <w:szCs w:val="28"/>
          <w:lang w:val="ro-RO"/>
        </w:rPr>
        <w:t>execuţie</w:t>
      </w:r>
      <w:proofErr w:type="spellEnd"/>
      <w:r w:rsidR="0040610F" w:rsidRPr="00E949CB">
        <w:rPr>
          <w:b/>
          <w:sz w:val="28"/>
          <w:szCs w:val="28"/>
          <w:lang w:val="ro-RO"/>
        </w:rPr>
        <w:t xml:space="preserve"> a </w:t>
      </w:r>
      <w:r w:rsidR="00F6087E" w:rsidRPr="00E949CB">
        <w:rPr>
          <w:b/>
          <w:sz w:val="28"/>
          <w:szCs w:val="28"/>
          <w:lang w:val="ro-RO"/>
        </w:rPr>
        <w:t>procurorilor</w:t>
      </w:r>
    </w:p>
    <w:p w14:paraId="0A48E605" w14:textId="77777777" w:rsidR="00DD0FA3" w:rsidRPr="00E949CB" w:rsidRDefault="00BF2409" w:rsidP="00471BF9">
      <w:pPr>
        <w:jc w:val="center"/>
        <w:rPr>
          <w:b/>
          <w:sz w:val="28"/>
          <w:szCs w:val="28"/>
          <w:lang w:val="ro-RO"/>
        </w:rPr>
      </w:pPr>
      <w:r w:rsidRPr="00E949CB">
        <w:rPr>
          <w:b/>
          <w:sz w:val="28"/>
          <w:szCs w:val="28"/>
          <w:lang w:val="ro-RO"/>
        </w:rPr>
        <w:t xml:space="preserve"> </w:t>
      </w:r>
      <w:r w:rsidR="00E949CB" w:rsidRPr="00E949CB">
        <w:rPr>
          <w:b/>
          <w:sz w:val="28"/>
          <w:szCs w:val="28"/>
          <w:lang w:val="ro-RO"/>
        </w:rPr>
        <w:t>202</w:t>
      </w:r>
      <w:r w:rsidR="005873DA">
        <w:rPr>
          <w:b/>
          <w:sz w:val="28"/>
          <w:szCs w:val="28"/>
          <w:lang w:val="ro-RO"/>
        </w:rPr>
        <w:t>2</w:t>
      </w:r>
    </w:p>
    <w:p w14:paraId="29ACFBF9" w14:textId="77777777" w:rsidR="00E14630" w:rsidRPr="00E949CB" w:rsidRDefault="00E14630" w:rsidP="00DB648B">
      <w:pPr>
        <w:jc w:val="center"/>
        <w:rPr>
          <w:b/>
          <w:sz w:val="28"/>
          <w:szCs w:val="28"/>
          <w:lang w:val="ro-RO"/>
        </w:rPr>
      </w:pPr>
    </w:p>
    <w:p w14:paraId="6C4B5519" w14:textId="77777777" w:rsidR="00E14630" w:rsidRPr="00E949CB" w:rsidRDefault="00E14630" w:rsidP="00DB648B">
      <w:pPr>
        <w:jc w:val="center"/>
        <w:rPr>
          <w:b/>
          <w:sz w:val="28"/>
          <w:szCs w:val="28"/>
          <w:lang w:val="ro-RO"/>
        </w:rPr>
      </w:pPr>
    </w:p>
    <w:p w14:paraId="210C9187" w14:textId="77777777" w:rsidR="0034477D" w:rsidRPr="00E949CB" w:rsidRDefault="0034477D" w:rsidP="0034477D">
      <w:pPr>
        <w:widowControl w:val="0"/>
        <w:suppressAutoHyphens/>
        <w:jc w:val="center"/>
        <w:rPr>
          <w:b/>
          <w:sz w:val="28"/>
          <w:szCs w:val="28"/>
          <w:lang w:val="ro-RO"/>
        </w:rPr>
      </w:pPr>
      <w:r w:rsidRPr="00E949CB">
        <w:rPr>
          <w:b/>
          <w:sz w:val="28"/>
          <w:szCs w:val="28"/>
          <w:lang w:val="ro-RO"/>
        </w:rPr>
        <w:t>JURISPRUDENŢA CURŢII DE JUSTIŢIE A UNIUNII EUROPENE</w:t>
      </w:r>
    </w:p>
    <w:p w14:paraId="7A379BD1" w14:textId="77777777" w:rsidR="00927239" w:rsidRPr="00CB202F" w:rsidRDefault="00927239" w:rsidP="0034477D">
      <w:pPr>
        <w:widowControl w:val="0"/>
        <w:suppressAutoHyphens/>
        <w:jc w:val="center"/>
        <w:rPr>
          <w:b/>
          <w:sz w:val="28"/>
          <w:szCs w:val="28"/>
          <w:lang w:val="ro-RO"/>
        </w:rPr>
      </w:pPr>
    </w:p>
    <w:p w14:paraId="42618E79" w14:textId="77777777" w:rsidR="0034477D" w:rsidRPr="00CB202F" w:rsidRDefault="0034477D" w:rsidP="000A17C6">
      <w:pPr>
        <w:tabs>
          <w:tab w:val="left" w:pos="1276"/>
        </w:tabs>
        <w:ind w:firstLine="709"/>
        <w:rPr>
          <w:b/>
          <w:u w:val="single"/>
          <w:lang w:val="ro-RO"/>
        </w:rPr>
      </w:pPr>
    </w:p>
    <w:p w14:paraId="33A38103" w14:textId="77777777" w:rsidR="0034477D" w:rsidRPr="00CB202F" w:rsidRDefault="0034477D" w:rsidP="0034477D">
      <w:pPr>
        <w:jc w:val="both"/>
        <w:rPr>
          <w:lang w:val="ro-RO"/>
        </w:rPr>
      </w:pPr>
    </w:p>
    <w:p w14:paraId="22992DC1" w14:textId="77777777" w:rsidR="0034477D" w:rsidRPr="00CB202F" w:rsidRDefault="0034477D" w:rsidP="00146CC5">
      <w:pPr>
        <w:tabs>
          <w:tab w:val="left" w:pos="1260"/>
        </w:tabs>
        <w:ind w:firstLine="720"/>
        <w:jc w:val="both"/>
        <w:rPr>
          <w:b/>
          <w:lang w:val="ro-RO"/>
        </w:rPr>
      </w:pPr>
      <w:r w:rsidRPr="00CB202F">
        <w:rPr>
          <w:b/>
          <w:lang w:val="ro-RO"/>
        </w:rPr>
        <w:t xml:space="preserve">I. </w:t>
      </w:r>
      <w:r w:rsidRPr="00CB202F">
        <w:rPr>
          <w:b/>
          <w:lang w:val="ro-RO"/>
        </w:rPr>
        <w:tab/>
        <w:t>Izvoarele dreptului Uniunii Europene</w:t>
      </w:r>
    </w:p>
    <w:p w14:paraId="697CFA89" w14:textId="77777777" w:rsidR="0034477D" w:rsidRPr="00CB202F" w:rsidRDefault="0034477D" w:rsidP="00146CC5">
      <w:pPr>
        <w:tabs>
          <w:tab w:val="left" w:pos="1260"/>
        </w:tabs>
        <w:ind w:left="1260" w:hanging="540"/>
        <w:jc w:val="both"/>
        <w:rPr>
          <w:lang w:val="ro-RO"/>
        </w:rPr>
      </w:pPr>
      <w:r w:rsidRPr="00CB202F">
        <w:rPr>
          <w:lang w:val="ro-RO"/>
        </w:rPr>
        <w:t xml:space="preserve">1. </w:t>
      </w:r>
      <w:r w:rsidRPr="00CB202F">
        <w:rPr>
          <w:lang w:val="ro-RO"/>
        </w:rPr>
        <w:tab/>
        <w:t xml:space="preserve">Tratatele </w:t>
      </w:r>
      <w:proofErr w:type="spellStart"/>
      <w:r w:rsidRPr="00CB202F">
        <w:rPr>
          <w:lang w:val="ro-RO"/>
        </w:rPr>
        <w:t>şi</w:t>
      </w:r>
      <w:proofErr w:type="spellEnd"/>
      <w:r w:rsidRPr="00CB202F">
        <w:rPr>
          <w:lang w:val="ro-RO"/>
        </w:rPr>
        <w:t xml:space="preserve"> izvoarele specifice;</w:t>
      </w:r>
    </w:p>
    <w:p w14:paraId="7AA44729" w14:textId="77777777" w:rsidR="0034477D" w:rsidRPr="00CB202F" w:rsidRDefault="001B619F" w:rsidP="00146CC5">
      <w:pPr>
        <w:tabs>
          <w:tab w:val="left" w:pos="1260"/>
        </w:tabs>
        <w:ind w:firstLine="720"/>
        <w:jc w:val="both"/>
        <w:rPr>
          <w:lang w:val="ro-RO"/>
        </w:rPr>
      </w:pPr>
      <w:r w:rsidRPr="00CB202F">
        <w:rPr>
          <w:lang w:val="ro-RO"/>
        </w:rPr>
        <w:t>2</w:t>
      </w:r>
      <w:r w:rsidR="0034477D" w:rsidRPr="00CB202F">
        <w:rPr>
          <w:lang w:val="ro-RO"/>
        </w:rPr>
        <w:t>.</w:t>
      </w:r>
      <w:r w:rsidR="0034477D" w:rsidRPr="00CB202F">
        <w:rPr>
          <w:lang w:val="ro-RO"/>
        </w:rPr>
        <w:tab/>
        <w:t>Izvoarele specifice fostului pilon al III-lea CPJP.</w:t>
      </w:r>
    </w:p>
    <w:p w14:paraId="0B4AF798" w14:textId="77777777" w:rsidR="0034477D" w:rsidRPr="00CB202F" w:rsidRDefault="0034477D" w:rsidP="00146CC5">
      <w:pPr>
        <w:ind w:firstLine="720"/>
        <w:jc w:val="both"/>
        <w:rPr>
          <w:lang w:val="ro-RO"/>
        </w:rPr>
      </w:pPr>
    </w:p>
    <w:p w14:paraId="560933E5" w14:textId="77777777" w:rsidR="0034477D" w:rsidRPr="00CB202F" w:rsidRDefault="0034477D" w:rsidP="00146CC5">
      <w:pPr>
        <w:tabs>
          <w:tab w:val="left" w:pos="1260"/>
        </w:tabs>
        <w:ind w:firstLine="720"/>
        <w:jc w:val="both"/>
        <w:rPr>
          <w:b/>
          <w:lang w:val="ro-RO"/>
        </w:rPr>
      </w:pPr>
      <w:r w:rsidRPr="00CB202F">
        <w:rPr>
          <w:b/>
          <w:lang w:val="ro-RO"/>
        </w:rPr>
        <w:t xml:space="preserve">II. </w:t>
      </w:r>
      <w:r w:rsidRPr="00CB202F">
        <w:rPr>
          <w:b/>
          <w:lang w:val="ro-RO"/>
        </w:rPr>
        <w:tab/>
        <w:t xml:space="preserve">Raportul dintre dreptul UE </w:t>
      </w:r>
      <w:proofErr w:type="spellStart"/>
      <w:r w:rsidRPr="00CB202F">
        <w:rPr>
          <w:b/>
          <w:lang w:val="ro-RO"/>
        </w:rPr>
        <w:t>şi</w:t>
      </w:r>
      <w:proofErr w:type="spellEnd"/>
      <w:r w:rsidRPr="00CB202F">
        <w:rPr>
          <w:b/>
          <w:lang w:val="ro-RO"/>
        </w:rPr>
        <w:t xml:space="preserve"> dreptul </w:t>
      </w:r>
      <w:proofErr w:type="spellStart"/>
      <w:r w:rsidRPr="00CB202F">
        <w:rPr>
          <w:b/>
          <w:lang w:val="ro-RO"/>
        </w:rPr>
        <w:t>naţional</w:t>
      </w:r>
      <w:proofErr w:type="spellEnd"/>
    </w:p>
    <w:p w14:paraId="3A18C271" w14:textId="77777777" w:rsidR="0034477D" w:rsidRPr="00CB202F" w:rsidRDefault="0034477D" w:rsidP="00146CC5">
      <w:pPr>
        <w:tabs>
          <w:tab w:val="left" w:pos="1260"/>
        </w:tabs>
        <w:ind w:firstLine="720"/>
        <w:jc w:val="both"/>
        <w:rPr>
          <w:lang w:val="ro-RO"/>
        </w:rPr>
      </w:pPr>
      <w:r w:rsidRPr="00CB202F">
        <w:rPr>
          <w:lang w:val="ro-RO"/>
        </w:rPr>
        <w:t xml:space="preserve">1. </w:t>
      </w:r>
      <w:r w:rsidR="00184154" w:rsidRPr="00CB202F">
        <w:rPr>
          <w:lang w:val="ro-RO"/>
        </w:rPr>
        <w:tab/>
        <w:t>Prioritatea dreptului UE</w:t>
      </w:r>
      <w:r w:rsidRPr="00CB202F">
        <w:rPr>
          <w:lang w:val="ro-RO"/>
        </w:rPr>
        <w:t xml:space="preserve"> </w:t>
      </w:r>
      <w:proofErr w:type="spellStart"/>
      <w:r w:rsidRPr="00CB202F">
        <w:rPr>
          <w:lang w:val="ro-RO"/>
        </w:rPr>
        <w:t>faţă</w:t>
      </w:r>
      <w:proofErr w:type="spellEnd"/>
      <w:r w:rsidRPr="00CB202F">
        <w:rPr>
          <w:lang w:val="ro-RO"/>
        </w:rPr>
        <w:t xml:space="preserve"> de normele contrare de drept </w:t>
      </w:r>
      <w:proofErr w:type="spellStart"/>
      <w:r w:rsidRPr="00CB202F">
        <w:rPr>
          <w:lang w:val="ro-RO"/>
        </w:rPr>
        <w:t>naţional</w:t>
      </w:r>
      <w:proofErr w:type="spellEnd"/>
      <w:r w:rsidRPr="00CB202F">
        <w:rPr>
          <w:lang w:val="ro-RO"/>
        </w:rPr>
        <w:t>;</w:t>
      </w:r>
    </w:p>
    <w:p w14:paraId="62E83241" w14:textId="77777777" w:rsidR="0034477D" w:rsidRPr="00CB202F" w:rsidRDefault="0034477D" w:rsidP="00146CC5">
      <w:pPr>
        <w:tabs>
          <w:tab w:val="left" w:pos="1260"/>
        </w:tabs>
        <w:ind w:firstLine="720"/>
        <w:jc w:val="both"/>
        <w:rPr>
          <w:lang w:val="ro-RO"/>
        </w:rPr>
      </w:pPr>
      <w:r w:rsidRPr="00CB202F">
        <w:rPr>
          <w:lang w:val="ro-RO"/>
        </w:rPr>
        <w:t xml:space="preserve">2. </w:t>
      </w:r>
      <w:r w:rsidRPr="00CB202F">
        <w:rPr>
          <w:lang w:val="ro-RO"/>
        </w:rPr>
        <w:tab/>
        <w:t>Efectul direct al normelor UE;</w:t>
      </w:r>
    </w:p>
    <w:p w14:paraId="00DCD337" w14:textId="77777777" w:rsidR="0034477D" w:rsidRPr="00CB202F" w:rsidRDefault="0034477D" w:rsidP="00146CC5">
      <w:pPr>
        <w:tabs>
          <w:tab w:val="left" w:pos="1260"/>
        </w:tabs>
        <w:ind w:firstLine="720"/>
        <w:jc w:val="both"/>
        <w:rPr>
          <w:lang w:val="ro-RO"/>
        </w:rPr>
      </w:pPr>
      <w:r w:rsidRPr="00CB202F">
        <w:rPr>
          <w:lang w:val="ro-RO"/>
        </w:rPr>
        <w:t xml:space="preserve">3. </w:t>
      </w:r>
      <w:r w:rsidRPr="00CB202F">
        <w:rPr>
          <w:lang w:val="ro-RO"/>
        </w:rPr>
        <w:tab/>
      </w:r>
      <w:proofErr w:type="spellStart"/>
      <w:r w:rsidRPr="00CB202F">
        <w:rPr>
          <w:lang w:val="ro-RO"/>
        </w:rPr>
        <w:t>Obligaţia</w:t>
      </w:r>
      <w:proofErr w:type="spellEnd"/>
      <w:r w:rsidRPr="00CB202F">
        <w:rPr>
          <w:lang w:val="ro-RO"/>
        </w:rPr>
        <w:t xml:space="preserve"> de interpretare conformă;</w:t>
      </w:r>
    </w:p>
    <w:p w14:paraId="329F922A" w14:textId="77777777" w:rsidR="0034477D" w:rsidRPr="00CB202F" w:rsidRDefault="0034477D" w:rsidP="00146CC5">
      <w:pPr>
        <w:tabs>
          <w:tab w:val="left" w:pos="1260"/>
        </w:tabs>
        <w:ind w:left="1260" w:hanging="540"/>
        <w:jc w:val="both"/>
        <w:rPr>
          <w:lang w:val="ro-RO"/>
        </w:rPr>
      </w:pPr>
      <w:r w:rsidRPr="00CB202F">
        <w:rPr>
          <w:lang w:val="ro-RO"/>
        </w:rPr>
        <w:t xml:space="preserve">4. </w:t>
      </w:r>
      <w:r w:rsidRPr="00CB202F">
        <w:rPr>
          <w:lang w:val="ro-RO"/>
        </w:rPr>
        <w:tab/>
        <w:t>Răspunderea statului pentru prejudiciile cauzate persoanelor prin încălcări ale dreptului UE</w:t>
      </w:r>
      <w:r w:rsidR="00E9636D" w:rsidRPr="00CB202F">
        <w:rPr>
          <w:lang w:val="ro-RO"/>
        </w:rPr>
        <w:t>.</w:t>
      </w:r>
    </w:p>
    <w:p w14:paraId="2EB71D0B" w14:textId="77777777" w:rsidR="0034477D" w:rsidRPr="00CB202F" w:rsidRDefault="0034477D" w:rsidP="00146CC5">
      <w:pPr>
        <w:ind w:firstLine="720"/>
        <w:jc w:val="both"/>
        <w:rPr>
          <w:lang w:val="ro-RO"/>
        </w:rPr>
      </w:pPr>
    </w:p>
    <w:p w14:paraId="41E1EE6C" w14:textId="77777777" w:rsidR="0034477D" w:rsidRPr="00CB202F" w:rsidRDefault="0034477D" w:rsidP="00146CC5">
      <w:pPr>
        <w:tabs>
          <w:tab w:val="left" w:pos="1260"/>
        </w:tabs>
        <w:ind w:firstLine="720"/>
        <w:jc w:val="both"/>
        <w:rPr>
          <w:b/>
          <w:iCs/>
          <w:lang w:val="ro-RO"/>
        </w:rPr>
      </w:pPr>
      <w:r w:rsidRPr="00CB202F">
        <w:rPr>
          <w:b/>
          <w:lang w:val="ro-RO"/>
        </w:rPr>
        <w:t xml:space="preserve">III. </w:t>
      </w:r>
      <w:r w:rsidRPr="00CB202F">
        <w:rPr>
          <w:b/>
          <w:lang w:val="ro-RO"/>
        </w:rPr>
        <w:tab/>
      </w:r>
      <w:r w:rsidRPr="00CB202F">
        <w:rPr>
          <w:b/>
          <w:iCs/>
          <w:lang w:val="ro-RO"/>
        </w:rPr>
        <w:t>Procedura hotărârii preliminare</w:t>
      </w:r>
    </w:p>
    <w:p w14:paraId="13848901" w14:textId="77777777" w:rsidR="0034477D" w:rsidRPr="00CB202F" w:rsidRDefault="0034477D" w:rsidP="00146CC5">
      <w:pPr>
        <w:tabs>
          <w:tab w:val="left" w:pos="1260"/>
        </w:tabs>
        <w:ind w:firstLine="720"/>
        <w:jc w:val="both"/>
        <w:rPr>
          <w:iCs/>
          <w:lang w:val="ro-RO"/>
        </w:rPr>
      </w:pPr>
      <w:r w:rsidRPr="00CB202F">
        <w:rPr>
          <w:iCs/>
          <w:lang w:val="ro-RO"/>
        </w:rPr>
        <w:t xml:space="preserve">1. </w:t>
      </w:r>
      <w:r w:rsidRPr="00CB202F">
        <w:rPr>
          <w:iCs/>
          <w:lang w:val="ro-RO"/>
        </w:rPr>
        <w:tab/>
        <w:t>Rolul hotărârii preliminare;</w:t>
      </w:r>
    </w:p>
    <w:p w14:paraId="5E88AC66" w14:textId="77777777" w:rsidR="0034477D" w:rsidRPr="00CB202F" w:rsidRDefault="0034477D" w:rsidP="00146CC5">
      <w:pPr>
        <w:tabs>
          <w:tab w:val="left" w:pos="1260"/>
        </w:tabs>
        <w:ind w:firstLine="720"/>
        <w:jc w:val="both"/>
        <w:rPr>
          <w:iCs/>
          <w:lang w:val="ro-RO"/>
        </w:rPr>
      </w:pPr>
      <w:r w:rsidRPr="00CB202F">
        <w:rPr>
          <w:iCs/>
          <w:lang w:val="ro-RO"/>
        </w:rPr>
        <w:t xml:space="preserve">2. </w:t>
      </w:r>
      <w:r w:rsidRPr="00CB202F">
        <w:rPr>
          <w:iCs/>
          <w:lang w:val="ro-RO"/>
        </w:rPr>
        <w:tab/>
        <w:t>Etapele procedurii;</w:t>
      </w:r>
    </w:p>
    <w:p w14:paraId="3C4AB85F" w14:textId="77777777" w:rsidR="0034477D" w:rsidRPr="00CB202F" w:rsidRDefault="0034477D" w:rsidP="00146CC5">
      <w:pPr>
        <w:tabs>
          <w:tab w:val="left" w:pos="1260"/>
        </w:tabs>
        <w:ind w:firstLine="720"/>
        <w:jc w:val="both"/>
        <w:rPr>
          <w:iCs/>
          <w:lang w:val="ro-RO"/>
        </w:rPr>
      </w:pPr>
      <w:r w:rsidRPr="00CB202F">
        <w:rPr>
          <w:iCs/>
          <w:lang w:val="ro-RO"/>
        </w:rPr>
        <w:t xml:space="preserve">3. </w:t>
      </w:r>
      <w:r w:rsidRPr="00CB202F">
        <w:rPr>
          <w:iCs/>
          <w:lang w:val="ro-RO"/>
        </w:rPr>
        <w:tab/>
        <w:t>Trimiteri obligatorii;</w:t>
      </w:r>
    </w:p>
    <w:p w14:paraId="198FDCE5" w14:textId="77777777" w:rsidR="0034477D" w:rsidRPr="00CB202F" w:rsidRDefault="0034477D" w:rsidP="00146CC5">
      <w:pPr>
        <w:tabs>
          <w:tab w:val="left" w:pos="1260"/>
        </w:tabs>
        <w:ind w:firstLine="720"/>
        <w:jc w:val="both"/>
        <w:rPr>
          <w:iCs/>
          <w:lang w:val="ro-RO"/>
        </w:rPr>
      </w:pPr>
      <w:r w:rsidRPr="00CB202F">
        <w:rPr>
          <w:iCs/>
          <w:lang w:val="ro-RO"/>
        </w:rPr>
        <w:t xml:space="preserve">4. </w:t>
      </w:r>
      <w:r w:rsidRPr="00CB202F">
        <w:rPr>
          <w:iCs/>
          <w:lang w:val="ro-RO"/>
        </w:rPr>
        <w:tab/>
        <w:t>Trimiteri facultative;</w:t>
      </w:r>
    </w:p>
    <w:p w14:paraId="3F1A0280" w14:textId="77777777" w:rsidR="0034477D" w:rsidRPr="00CB202F" w:rsidRDefault="0034477D" w:rsidP="00146CC5">
      <w:pPr>
        <w:tabs>
          <w:tab w:val="left" w:pos="1260"/>
        </w:tabs>
        <w:ind w:firstLine="720"/>
        <w:jc w:val="both"/>
        <w:rPr>
          <w:iCs/>
          <w:lang w:val="ro-RO"/>
        </w:rPr>
      </w:pPr>
      <w:r w:rsidRPr="00CB202F">
        <w:rPr>
          <w:iCs/>
          <w:lang w:val="ro-RO"/>
        </w:rPr>
        <w:t xml:space="preserve">5. </w:t>
      </w:r>
      <w:r w:rsidRPr="00CB202F">
        <w:rPr>
          <w:iCs/>
          <w:lang w:val="ro-RO"/>
        </w:rPr>
        <w:tab/>
        <w:t>Inadmisibilitate;</w:t>
      </w:r>
    </w:p>
    <w:p w14:paraId="63DEC303" w14:textId="77777777" w:rsidR="0034477D" w:rsidRPr="00CB202F" w:rsidRDefault="0034477D" w:rsidP="00146CC5">
      <w:pPr>
        <w:tabs>
          <w:tab w:val="left" w:pos="1260"/>
        </w:tabs>
        <w:ind w:left="1260" w:hanging="540"/>
        <w:jc w:val="both"/>
        <w:rPr>
          <w:lang w:val="ro-RO"/>
        </w:rPr>
      </w:pPr>
      <w:r w:rsidRPr="00CB202F">
        <w:rPr>
          <w:lang w:val="ro-RO"/>
        </w:rPr>
        <w:t xml:space="preserve">6. </w:t>
      </w:r>
      <w:r w:rsidRPr="00CB202F">
        <w:rPr>
          <w:lang w:val="ro-RO"/>
        </w:rPr>
        <w:tab/>
        <w:t xml:space="preserve">Forma cererii de </w:t>
      </w:r>
      <w:proofErr w:type="spellStart"/>
      <w:r w:rsidRPr="00CB202F">
        <w:rPr>
          <w:lang w:val="ro-RO"/>
        </w:rPr>
        <w:t>pronunţare</w:t>
      </w:r>
      <w:proofErr w:type="spellEnd"/>
      <w:r w:rsidRPr="00CB202F">
        <w:rPr>
          <w:lang w:val="ro-RO"/>
        </w:rPr>
        <w:t xml:space="preserve"> a unei hotărâri preliminare (</w:t>
      </w:r>
      <w:r w:rsidR="00335036" w:rsidRPr="00CB202F">
        <w:rPr>
          <w:lang w:val="ro-RO"/>
        </w:rPr>
        <w:t>Curtea</w:t>
      </w:r>
      <w:r w:rsidRPr="00CB202F">
        <w:rPr>
          <w:lang w:val="ro-RO"/>
        </w:rPr>
        <w:t xml:space="preserve"> de </w:t>
      </w:r>
      <w:r w:rsidR="00335036" w:rsidRPr="00CB202F">
        <w:rPr>
          <w:lang w:val="ro-RO"/>
        </w:rPr>
        <w:t>Justiție a Uniunii Europene, Recomandări în atenți</w:t>
      </w:r>
      <w:r w:rsidR="00177A0E" w:rsidRPr="00CB202F">
        <w:rPr>
          <w:lang w:val="ro-RO"/>
        </w:rPr>
        <w:t>a</w:t>
      </w:r>
      <w:r w:rsidR="00335036" w:rsidRPr="00CB202F">
        <w:rPr>
          <w:lang w:val="ro-RO"/>
        </w:rPr>
        <w:t xml:space="preserve"> instanțelor naționale, referitoare</w:t>
      </w:r>
      <w:r w:rsidRPr="00CB202F">
        <w:rPr>
          <w:lang w:val="ro-RO"/>
        </w:rPr>
        <w:t xml:space="preserve"> la efectuarea trimiterilor preliminare </w:t>
      </w:r>
      <w:r w:rsidR="005B696B" w:rsidRPr="005B696B">
        <w:rPr>
          <w:lang w:val="ro-RO"/>
        </w:rPr>
        <w:t>2019/C 380/01</w:t>
      </w:r>
      <w:r w:rsidR="005B696B">
        <w:rPr>
          <w:lang w:val="ro-RO"/>
        </w:rPr>
        <w:t xml:space="preserve">, J.O. </w:t>
      </w:r>
      <w:r w:rsidR="005B696B">
        <w:t>C 380/1, p. 1</w:t>
      </w:r>
      <w:r w:rsidRPr="00CB202F">
        <w:rPr>
          <w:lang w:val="ro-RO"/>
        </w:rPr>
        <w:t>)</w:t>
      </w:r>
      <w:r w:rsidR="005B696B">
        <w:rPr>
          <w:lang w:val="ro-RO"/>
        </w:rPr>
        <w:t xml:space="preserve"> - </w:t>
      </w:r>
      <w:hyperlink r:id="rId8" w:history="1">
        <w:r w:rsidR="005B696B" w:rsidRPr="00023C52">
          <w:rPr>
            <w:rStyle w:val="Hyperlink"/>
            <w:lang w:val="ro-RO"/>
          </w:rPr>
          <w:t>https://eur-lex.europa.eu/legal-content/RO/TXT/PDF/?uri=OJ:JOC_2019_380_R_0001</w:t>
        </w:r>
      </w:hyperlink>
      <w:r w:rsidRPr="00CB202F">
        <w:rPr>
          <w:lang w:val="ro-RO"/>
        </w:rPr>
        <w:t>;</w:t>
      </w:r>
    </w:p>
    <w:p w14:paraId="73EC341C" w14:textId="77777777" w:rsidR="0034477D" w:rsidRPr="00CB202F" w:rsidRDefault="0034477D" w:rsidP="00146CC5">
      <w:pPr>
        <w:tabs>
          <w:tab w:val="left" w:pos="1260"/>
        </w:tabs>
        <w:ind w:left="1260" w:hanging="540"/>
        <w:jc w:val="both"/>
        <w:rPr>
          <w:lang w:val="ro-RO"/>
        </w:rPr>
      </w:pPr>
      <w:r w:rsidRPr="00CB202F">
        <w:rPr>
          <w:lang w:val="ro-RO"/>
        </w:rPr>
        <w:t xml:space="preserve">7.      Procedura accelerată </w:t>
      </w:r>
      <w:proofErr w:type="spellStart"/>
      <w:r w:rsidRPr="00CB202F">
        <w:rPr>
          <w:lang w:val="ro-RO"/>
        </w:rPr>
        <w:t>şi</w:t>
      </w:r>
      <w:proofErr w:type="spellEnd"/>
      <w:r w:rsidRPr="00CB202F">
        <w:rPr>
          <w:lang w:val="ro-RO"/>
        </w:rPr>
        <w:t xml:space="preserve"> procedura de </w:t>
      </w:r>
      <w:proofErr w:type="spellStart"/>
      <w:r w:rsidRPr="00CB202F">
        <w:rPr>
          <w:lang w:val="ro-RO"/>
        </w:rPr>
        <w:t>urgenţă</w:t>
      </w:r>
      <w:proofErr w:type="spellEnd"/>
      <w:r w:rsidRPr="00CB202F">
        <w:rPr>
          <w:lang w:val="ro-RO"/>
        </w:rPr>
        <w:t>;</w:t>
      </w:r>
    </w:p>
    <w:p w14:paraId="47981733" w14:textId="77777777" w:rsidR="0034477D" w:rsidRPr="00CB202F" w:rsidRDefault="0034477D" w:rsidP="00146CC5">
      <w:pPr>
        <w:tabs>
          <w:tab w:val="left" w:pos="1260"/>
        </w:tabs>
        <w:ind w:firstLine="720"/>
        <w:jc w:val="both"/>
        <w:rPr>
          <w:iCs/>
          <w:lang w:val="ro-RO"/>
        </w:rPr>
      </w:pPr>
      <w:r w:rsidRPr="00CB202F">
        <w:rPr>
          <w:iCs/>
          <w:lang w:val="ro-RO"/>
        </w:rPr>
        <w:t xml:space="preserve">8. </w:t>
      </w:r>
      <w:r w:rsidRPr="00CB202F">
        <w:rPr>
          <w:iCs/>
          <w:lang w:val="ro-RO"/>
        </w:rPr>
        <w:tab/>
        <w:t xml:space="preserve">Momentul trimiterii </w:t>
      </w:r>
      <w:r w:rsidRPr="00CB202F">
        <w:rPr>
          <w:lang w:val="ro-RO"/>
        </w:rPr>
        <w:t xml:space="preserve">cererii de </w:t>
      </w:r>
      <w:proofErr w:type="spellStart"/>
      <w:r w:rsidRPr="00CB202F">
        <w:rPr>
          <w:lang w:val="ro-RO"/>
        </w:rPr>
        <w:t>pronunţare</w:t>
      </w:r>
      <w:proofErr w:type="spellEnd"/>
      <w:r w:rsidRPr="00CB202F">
        <w:rPr>
          <w:lang w:val="ro-RO"/>
        </w:rPr>
        <w:t xml:space="preserve"> a unei hotărâri preliminare;</w:t>
      </w:r>
    </w:p>
    <w:p w14:paraId="30BED146" w14:textId="77777777" w:rsidR="0034477D" w:rsidRPr="00CB202F" w:rsidRDefault="0034477D" w:rsidP="00E949CB">
      <w:pPr>
        <w:tabs>
          <w:tab w:val="left" w:pos="1260"/>
        </w:tabs>
        <w:ind w:firstLine="720"/>
        <w:jc w:val="both"/>
        <w:rPr>
          <w:iCs/>
          <w:lang w:val="ro-RO"/>
        </w:rPr>
      </w:pPr>
      <w:r w:rsidRPr="00CB202F">
        <w:rPr>
          <w:iCs/>
          <w:lang w:val="ro-RO"/>
        </w:rPr>
        <w:t xml:space="preserve">9. </w:t>
      </w:r>
      <w:r w:rsidRPr="00CB202F">
        <w:rPr>
          <w:iCs/>
          <w:lang w:val="ro-RO"/>
        </w:rPr>
        <w:tab/>
        <w:t xml:space="preserve">Caracterul </w:t>
      </w:r>
      <w:proofErr w:type="spellStart"/>
      <w:r w:rsidRPr="00CB202F">
        <w:rPr>
          <w:iCs/>
          <w:lang w:val="ro-RO"/>
        </w:rPr>
        <w:t>şi</w:t>
      </w:r>
      <w:proofErr w:type="spellEnd"/>
      <w:r w:rsidRPr="00CB202F">
        <w:rPr>
          <w:iCs/>
          <w:lang w:val="ro-RO"/>
        </w:rPr>
        <w:t xml:space="preserve"> efectele hotărârii preliminare.</w:t>
      </w:r>
    </w:p>
    <w:p w14:paraId="236F4ACA" w14:textId="77777777" w:rsidR="00C569C9" w:rsidRPr="00CB202F" w:rsidRDefault="00C569C9" w:rsidP="00146CC5">
      <w:pPr>
        <w:tabs>
          <w:tab w:val="left" w:pos="1260"/>
        </w:tabs>
        <w:ind w:left="1260"/>
        <w:jc w:val="both"/>
        <w:rPr>
          <w:iCs/>
          <w:lang w:val="ro-RO"/>
        </w:rPr>
      </w:pPr>
    </w:p>
    <w:p w14:paraId="7F94F17C" w14:textId="77777777" w:rsidR="00C569C9" w:rsidRPr="00CB202F" w:rsidRDefault="00C569C9" w:rsidP="00E949CB">
      <w:pPr>
        <w:numPr>
          <w:ilvl w:val="0"/>
          <w:numId w:val="20"/>
        </w:numPr>
        <w:tabs>
          <w:tab w:val="left" w:pos="1260"/>
        </w:tabs>
        <w:jc w:val="both"/>
        <w:rPr>
          <w:b/>
          <w:iCs/>
          <w:lang w:val="ro-RO"/>
        </w:rPr>
      </w:pPr>
      <w:r w:rsidRPr="00CB202F">
        <w:rPr>
          <w:b/>
          <w:iCs/>
          <w:lang w:val="ro-RO"/>
        </w:rPr>
        <w:t xml:space="preserve">Cooperare judiciară în materie penală </w:t>
      </w:r>
      <w:r w:rsidRPr="00CB202F">
        <w:rPr>
          <w:iCs/>
          <w:lang w:val="ro-RO"/>
        </w:rPr>
        <w:t>(art. 82-86 TFUE)</w:t>
      </w:r>
    </w:p>
    <w:p w14:paraId="1001148A" w14:textId="77777777" w:rsidR="00C21765" w:rsidRPr="00906B9C" w:rsidRDefault="00C21765" w:rsidP="00E949CB">
      <w:pPr>
        <w:numPr>
          <w:ilvl w:val="0"/>
          <w:numId w:val="19"/>
        </w:numPr>
        <w:ind w:left="1260" w:hanging="450"/>
        <w:jc w:val="both"/>
        <w:rPr>
          <w:lang w:val="ro-RO"/>
        </w:rPr>
      </w:pPr>
      <w:r w:rsidRPr="00906B9C">
        <w:rPr>
          <w:lang w:val="ro-RO"/>
        </w:rPr>
        <w:t>Decizia-cadru a Consiliului din 13 iunie 2002 privind mandatul european de arestare și procedurile de predare între statele membre (JOL 190, 2002, p. 1-20), cu modificările ulterioare</w:t>
      </w:r>
      <w:r w:rsidRPr="00E03A65">
        <w:t>:</w:t>
      </w:r>
      <w:r>
        <w:t xml:space="preserve"> </w:t>
      </w:r>
      <w:r w:rsidRPr="00906B9C">
        <w:rPr>
          <w:rStyle w:val="Hyperlink"/>
          <w:lang w:val="ro-RO"/>
        </w:rPr>
        <w:t>https://eur-lex.europa.eu/legal-content/RO/TXT/?uri=CELEX%3A02002F0584-20090328</w:t>
      </w:r>
      <w:r>
        <w:rPr>
          <w:lang w:val="ro-RO"/>
        </w:rPr>
        <w:t>;</w:t>
      </w:r>
    </w:p>
    <w:p w14:paraId="147DBA97" w14:textId="77777777" w:rsidR="00C21765" w:rsidRDefault="00C21765" w:rsidP="00E949CB">
      <w:pPr>
        <w:numPr>
          <w:ilvl w:val="0"/>
          <w:numId w:val="19"/>
        </w:numPr>
        <w:ind w:left="1260" w:hanging="450"/>
        <w:jc w:val="both"/>
        <w:rPr>
          <w:lang w:val="ro-RO"/>
        </w:rPr>
      </w:pPr>
      <w:r w:rsidRPr="003902C9">
        <w:rPr>
          <w:lang w:val="ro-RO"/>
        </w:rPr>
        <w:t>Directiva 2013/48/UE a Parlamentului European și a Consiliului din 22 octombrie 2013 privind dreptul de a avea acces la un avocat în cadrul procedurilor penale și al procedurilor privind mandatul european de arestare, precum și dreptul ca o persoană terță să fie informată în urma privării de libertate și dreptul de a comunica cu persoane terțe și cu autorități consulare în timpul privării de libertate (JO L 294, 6.11.2013)</w:t>
      </w:r>
      <w:r>
        <w:rPr>
          <w:lang w:val="ro-RO"/>
        </w:rPr>
        <w:t xml:space="preserve">: </w:t>
      </w:r>
      <w:hyperlink r:id="rId9" w:history="1">
        <w:r w:rsidRPr="00906B9C">
          <w:rPr>
            <w:rStyle w:val="Hyperlink"/>
            <w:lang w:val="ro-RO"/>
          </w:rPr>
          <w:t>https://eur-lex.europa.eu/legal-content/RO/TXT/HTML/?uri=CELEX:32013L0048&amp;qid=1594043738359&amp;from=RO</w:t>
        </w:r>
      </w:hyperlink>
      <w:r>
        <w:rPr>
          <w:lang w:val="ro-RO"/>
        </w:rPr>
        <w:t>;</w:t>
      </w:r>
    </w:p>
    <w:p w14:paraId="366BFF22" w14:textId="77777777" w:rsidR="00C21765" w:rsidRDefault="00C21765" w:rsidP="00E949CB">
      <w:pPr>
        <w:numPr>
          <w:ilvl w:val="0"/>
          <w:numId w:val="19"/>
        </w:numPr>
        <w:ind w:left="1260" w:hanging="450"/>
        <w:jc w:val="both"/>
        <w:rPr>
          <w:lang w:val="ro-RO"/>
        </w:rPr>
      </w:pPr>
      <w:r w:rsidRPr="00C21765">
        <w:rPr>
          <w:lang w:val="ro-RO"/>
        </w:rPr>
        <w:lastRenderedPageBreak/>
        <w:t xml:space="preserve">Directiva 2012/13/UE a Parlamentului European și a Consiliului din 22 mai 2012 privind dreptul la informare în cadrul procedurilor penale (JO L 142, 1.6.2012, p. 1-10): </w:t>
      </w:r>
      <w:hyperlink r:id="rId10" w:history="1">
        <w:r w:rsidRPr="00C21765">
          <w:rPr>
            <w:rStyle w:val="Hyperlink"/>
            <w:lang w:val="ro-RO"/>
          </w:rPr>
          <w:t>https://eur-lex.europa.eu/legal-content/RO/TXT/?qid=1594043802217&amp;uri=CELEX:32012L0013</w:t>
        </w:r>
      </w:hyperlink>
      <w:r w:rsidRPr="00C21765">
        <w:rPr>
          <w:lang w:val="ro-RO"/>
        </w:rPr>
        <w:t>;</w:t>
      </w:r>
    </w:p>
    <w:p w14:paraId="682791BE" w14:textId="77777777" w:rsidR="00C21765" w:rsidRPr="00C21765" w:rsidRDefault="00C21765" w:rsidP="00E949CB">
      <w:pPr>
        <w:numPr>
          <w:ilvl w:val="0"/>
          <w:numId w:val="19"/>
        </w:numPr>
        <w:ind w:left="1260" w:hanging="450"/>
        <w:jc w:val="both"/>
        <w:rPr>
          <w:lang w:val="ro-RO"/>
        </w:rPr>
      </w:pPr>
      <w:r w:rsidRPr="00C21765">
        <w:rPr>
          <w:lang w:val="ro-RO"/>
        </w:rPr>
        <w:t>Directiva (UE) 2016/343 a Parlamentului European și a Consiliului din 9 martie 2016 privind consolidarea anumitor aspecte ale prezumției de nevinovăție și a drept</w:t>
      </w:r>
      <w:r w:rsidRPr="00E949CB">
        <w:rPr>
          <w:lang w:val="ro-RO"/>
        </w:rPr>
        <w:t xml:space="preserve">ului de a fi prezent la proces în cadrul procedurilor penale (JO L 65, 11.3.2016, p. 1-11): </w:t>
      </w:r>
      <w:hyperlink r:id="rId11" w:history="1">
        <w:r w:rsidRPr="00C21765">
          <w:rPr>
            <w:rStyle w:val="Hyperlink"/>
            <w:lang w:val="ro-RO"/>
          </w:rPr>
          <w:t>https://eur-lex.europa.eu/legal-content/RO/TXT/?qid=1594043859885&amp;uri=CELEX:32016L0343</w:t>
        </w:r>
      </w:hyperlink>
      <w:r w:rsidRPr="00C21765">
        <w:rPr>
          <w:lang w:val="ro-RO"/>
        </w:rPr>
        <w:t>;</w:t>
      </w:r>
    </w:p>
    <w:p w14:paraId="510F106C" w14:textId="77777777" w:rsidR="00AE17DF" w:rsidRPr="002E6C19" w:rsidRDefault="00AE17DF" w:rsidP="00E949CB">
      <w:pPr>
        <w:numPr>
          <w:ilvl w:val="0"/>
          <w:numId w:val="19"/>
        </w:numPr>
        <w:ind w:left="1260" w:hanging="450"/>
        <w:jc w:val="both"/>
        <w:rPr>
          <w:i/>
          <w:lang w:val="ro-RO"/>
        </w:rPr>
      </w:pPr>
      <w:r w:rsidRPr="00E949CB">
        <w:rPr>
          <w:lang w:val="ro-RO"/>
        </w:rPr>
        <w:t>Principiul</w:t>
      </w:r>
      <w:r w:rsidRPr="00CB202F">
        <w:rPr>
          <w:lang w:val="ro-RO"/>
        </w:rPr>
        <w:t xml:space="preserve"> </w:t>
      </w:r>
      <w:r w:rsidRPr="002E6C19">
        <w:rPr>
          <w:i/>
          <w:lang w:val="ro-RO"/>
        </w:rPr>
        <w:t>ne bis in idem.</w:t>
      </w:r>
    </w:p>
    <w:p w14:paraId="49F5D660" w14:textId="77777777" w:rsidR="0034477D" w:rsidRPr="00CB202F" w:rsidRDefault="0034477D" w:rsidP="00146CC5">
      <w:pPr>
        <w:tabs>
          <w:tab w:val="left" w:pos="1260"/>
        </w:tabs>
        <w:ind w:left="720"/>
        <w:jc w:val="both"/>
        <w:rPr>
          <w:iCs/>
          <w:lang w:val="ro-RO"/>
        </w:rPr>
      </w:pPr>
    </w:p>
    <w:p w14:paraId="772E043A" w14:textId="77777777" w:rsidR="0034477D" w:rsidRPr="00CB202F" w:rsidRDefault="00E949CB" w:rsidP="00146CC5">
      <w:pPr>
        <w:tabs>
          <w:tab w:val="left" w:pos="1260"/>
        </w:tabs>
        <w:ind w:left="720"/>
        <w:jc w:val="both"/>
        <w:rPr>
          <w:iCs/>
          <w:lang w:val="ro-RO"/>
        </w:rPr>
      </w:pPr>
      <w:r>
        <w:rPr>
          <w:b/>
          <w:iCs/>
          <w:lang w:val="ro-RO"/>
        </w:rPr>
        <w:t>V</w:t>
      </w:r>
      <w:r w:rsidR="0034477D" w:rsidRPr="00CB202F">
        <w:rPr>
          <w:b/>
          <w:iCs/>
          <w:lang w:val="ro-RO"/>
        </w:rPr>
        <w:t xml:space="preserve">. </w:t>
      </w:r>
      <w:r w:rsidR="001B619F" w:rsidRPr="00CB202F">
        <w:rPr>
          <w:b/>
          <w:iCs/>
          <w:lang w:val="ro-RO"/>
        </w:rPr>
        <w:t xml:space="preserve">   </w:t>
      </w:r>
      <w:proofErr w:type="spellStart"/>
      <w:r w:rsidR="0034477D" w:rsidRPr="00CB202F">
        <w:rPr>
          <w:b/>
          <w:iCs/>
          <w:lang w:val="ro-RO"/>
        </w:rPr>
        <w:t>Protecţia</w:t>
      </w:r>
      <w:proofErr w:type="spellEnd"/>
      <w:r w:rsidR="0034477D" w:rsidRPr="00CB202F">
        <w:rPr>
          <w:b/>
          <w:iCs/>
          <w:lang w:val="ro-RO"/>
        </w:rPr>
        <w:t xml:space="preserve"> drepturilor fundamentale în Uniunea Europeană</w:t>
      </w:r>
    </w:p>
    <w:p w14:paraId="3B651FBB" w14:textId="77777777" w:rsidR="00C569C9" w:rsidRPr="00CB202F" w:rsidRDefault="001B619F" w:rsidP="00C569C9">
      <w:pPr>
        <w:jc w:val="both"/>
        <w:rPr>
          <w:rStyle w:val="Hyperlink"/>
          <w:b/>
          <w:color w:val="auto"/>
          <w:u w:val="none"/>
          <w:lang w:val="ro-RO"/>
        </w:rPr>
      </w:pPr>
      <w:r w:rsidRPr="00CB202F">
        <w:rPr>
          <w:iCs/>
          <w:lang w:val="ro-RO"/>
        </w:rPr>
        <w:tab/>
      </w:r>
      <w:r w:rsidR="00E949CB">
        <w:rPr>
          <w:iCs/>
          <w:lang w:val="ro-RO"/>
        </w:rPr>
        <w:t xml:space="preserve">        </w:t>
      </w:r>
      <w:r w:rsidR="0034477D" w:rsidRPr="00CB202F">
        <w:rPr>
          <w:iCs/>
          <w:lang w:val="ro-RO"/>
        </w:rPr>
        <w:t>Ca</w:t>
      </w:r>
      <w:r w:rsidR="00246C0B" w:rsidRPr="00CB202F">
        <w:rPr>
          <w:iCs/>
          <w:lang w:val="ro-RO"/>
        </w:rPr>
        <w:t>rta Drepturilor Fundamentale a</w:t>
      </w:r>
      <w:r w:rsidR="0034477D" w:rsidRPr="00CB202F">
        <w:rPr>
          <w:iCs/>
          <w:lang w:val="ro-RO"/>
        </w:rPr>
        <w:t xml:space="preserve"> Uniunii Europene</w:t>
      </w:r>
    </w:p>
    <w:p w14:paraId="317F09BF" w14:textId="77777777" w:rsidR="00C569C9" w:rsidRPr="00CB202F" w:rsidRDefault="00C569C9" w:rsidP="00146CC5">
      <w:pPr>
        <w:tabs>
          <w:tab w:val="left" w:pos="1260"/>
        </w:tabs>
        <w:ind w:left="720"/>
        <w:jc w:val="both"/>
        <w:rPr>
          <w:iCs/>
          <w:lang w:val="ro-RO"/>
        </w:rPr>
      </w:pPr>
    </w:p>
    <w:p w14:paraId="71A5C2CB" w14:textId="77777777" w:rsidR="00246C0B" w:rsidRPr="00CB202F" w:rsidRDefault="00177A0E" w:rsidP="005C7A25">
      <w:pPr>
        <w:tabs>
          <w:tab w:val="left" w:pos="1260"/>
        </w:tabs>
        <w:jc w:val="both"/>
        <w:rPr>
          <w:rStyle w:val="Hyperlink"/>
          <w:b/>
          <w:color w:val="auto"/>
          <w:u w:val="none"/>
          <w:lang w:val="ro-RO"/>
        </w:rPr>
      </w:pPr>
      <w:r w:rsidRPr="00CB202F">
        <w:rPr>
          <w:lang w:val="ro-RO"/>
        </w:rPr>
        <w:br w:type="page"/>
      </w:r>
      <w:proofErr w:type="spellStart"/>
      <w:r w:rsidR="00246C0B" w:rsidRPr="00CB202F">
        <w:rPr>
          <w:rStyle w:val="Hyperlink"/>
          <w:b/>
          <w:color w:val="auto"/>
          <w:u w:val="none"/>
          <w:lang w:val="ro-RO"/>
        </w:rPr>
        <w:lastRenderedPageBreak/>
        <w:t>Jurisprudenţă</w:t>
      </w:r>
      <w:proofErr w:type="spellEnd"/>
      <w:r w:rsidR="00246C0B" w:rsidRPr="00CB202F">
        <w:rPr>
          <w:rStyle w:val="Hyperlink"/>
          <w:b/>
          <w:color w:val="auto"/>
          <w:u w:val="none"/>
          <w:lang w:val="ro-RO"/>
        </w:rPr>
        <w:t>:</w:t>
      </w:r>
    </w:p>
    <w:p w14:paraId="7F2EE0DA" w14:textId="77777777" w:rsidR="00885803" w:rsidRPr="00CB202F" w:rsidRDefault="00885803" w:rsidP="009201A5">
      <w:pPr>
        <w:ind w:firstLine="360"/>
        <w:jc w:val="both"/>
        <w:rPr>
          <w:rStyle w:val="Hyperlink"/>
          <w:b/>
          <w:color w:val="auto"/>
          <w:u w:val="none"/>
          <w:lang w:val="ro-RO"/>
        </w:rPr>
      </w:pPr>
    </w:p>
    <w:p w14:paraId="4474F5D1" w14:textId="77777777" w:rsidR="00E949CB" w:rsidRPr="00EE3503" w:rsidRDefault="00E949CB" w:rsidP="00E949CB">
      <w:pPr>
        <w:numPr>
          <w:ilvl w:val="0"/>
          <w:numId w:val="21"/>
        </w:numPr>
        <w:ind w:left="720"/>
        <w:jc w:val="both"/>
        <w:rPr>
          <w:lang w:val="ro-RO"/>
        </w:rPr>
      </w:pPr>
      <w:proofErr w:type="spellStart"/>
      <w:r w:rsidRPr="00BA19F0">
        <w:t>Hotărârea</w:t>
      </w:r>
      <w:proofErr w:type="spellEnd"/>
      <w:r w:rsidRPr="00BA19F0">
        <w:t xml:space="preserve"> </w:t>
      </w:r>
      <w:r w:rsidRPr="003902C9">
        <w:rPr>
          <w:lang w:val="ro-RO"/>
        </w:rPr>
        <w:t xml:space="preserve">din 22 decembrie 2008, </w:t>
      </w:r>
      <w:proofErr w:type="spellStart"/>
      <w:r w:rsidRPr="00BA19F0">
        <w:rPr>
          <w:i/>
        </w:rPr>
        <w:t>Turanský</w:t>
      </w:r>
      <w:proofErr w:type="spellEnd"/>
      <w:r w:rsidRPr="00BA19F0">
        <w:t>, C-491/07, EU:C:2008:768</w:t>
      </w:r>
      <w:r w:rsidRPr="003902C9">
        <w:rPr>
          <w:lang w:val="ro-RO"/>
        </w:rPr>
        <w:t xml:space="preserve">, disponibilă la adresa: </w:t>
      </w:r>
      <w:hyperlink r:id="rId12" w:history="1">
        <w:r w:rsidRPr="003902C9">
          <w:rPr>
            <w:rStyle w:val="Hyperlink"/>
            <w:lang w:val="ro-RO"/>
          </w:rPr>
          <w:t>http://curia.europa.eu/juris/document/document.jsf?text=&amp;docid=73224&amp;pageIndex=0&amp;doclang=RO&amp;mode=lst&amp;dir=&amp;occ=first&amp;part=1&amp;cid=8064829</w:t>
        </w:r>
      </w:hyperlink>
      <w:r w:rsidRPr="003902C9">
        <w:rPr>
          <w:rStyle w:val="Hyperlink"/>
          <w:lang w:val="ro-RO"/>
        </w:rPr>
        <w:t>;</w:t>
      </w:r>
      <w:r w:rsidRPr="003902C9">
        <w:rPr>
          <w:lang w:val="ro-RO"/>
        </w:rPr>
        <w:t xml:space="preserve"> </w:t>
      </w:r>
    </w:p>
    <w:p w14:paraId="56073F0C" w14:textId="77777777" w:rsidR="00E949CB" w:rsidRPr="00CB202F" w:rsidRDefault="00054CBA" w:rsidP="00E949CB">
      <w:pPr>
        <w:pStyle w:val="StyleNormalenunt"/>
        <w:numPr>
          <w:ilvl w:val="0"/>
          <w:numId w:val="21"/>
        </w:numPr>
        <w:ind w:left="720"/>
        <w:jc w:val="both"/>
        <w:rPr>
          <w:lang w:val="ro-RO"/>
        </w:rPr>
      </w:pPr>
      <w:hyperlink r:id="rId13" w:history="1">
        <w:r w:rsidR="00E949CB" w:rsidRPr="00CB202F">
          <w:rPr>
            <w:rStyle w:val="Hyperlink"/>
            <w:color w:val="auto"/>
            <w:u w:val="none"/>
            <w:lang w:val="ro-RO"/>
          </w:rPr>
          <w:t xml:space="preserve">Hotărârea </w:t>
        </w:r>
        <w:r w:rsidR="00E949CB">
          <w:rPr>
            <w:rStyle w:val="Hyperlink"/>
            <w:color w:val="auto"/>
            <w:u w:val="none"/>
            <w:lang w:val="ro-RO"/>
          </w:rPr>
          <w:t xml:space="preserve">din </w:t>
        </w:r>
        <w:r w:rsidR="00E949CB" w:rsidRPr="00C94A18">
          <w:rPr>
            <w:rStyle w:val="Hyperlink"/>
            <w:color w:val="auto"/>
            <w:u w:val="none"/>
            <w:lang w:val="ro-RO"/>
          </w:rPr>
          <w:t>26 februarie 2013</w:t>
        </w:r>
        <w:r w:rsidR="00E949CB">
          <w:rPr>
            <w:rStyle w:val="Hyperlink"/>
            <w:color w:val="auto"/>
            <w:u w:val="none"/>
            <w:lang w:val="ro-RO"/>
          </w:rPr>
          <w:t xml:space="preserve">, </w:t>
        </w:r>
        <w:r w:rsidR="00E949CB" w:rsidRPr="00BA19F0">
          <w:rPr>
            <w:rStyle w:val="Hyperlink"/>
            <w:bCs/>
            <w:i/>
            <w:color w:val="auto"/>
            <w:u w:val="none"/>
            <w:shd w:val="clear" w:color="auto" w:fill="FFFFFF"/>
            <w:lang w:val="ro-RO"/>
          </w:rPr>
          <w:t>Åkerberg Fransson</w:t>
        </w:r>
      </w:hyperlink>
      <w:r w:rsidR="00E949CB" w:rsidRPr="00CB202F">
        <w:rPr>
          <w:bCs/>
          <w:lang w:val="ro-RO"/>
        </w:rPr>
        <w:t xml:space="preserve">, </w:t>
      </w:r>
      <w:r w:rsidR="00E949CB" w:rsidRPr="00CB202F">
        <w:rPr>
          <w:lang w:val="ro-RO"/>
        </w:rPr>
        <w:t>C</w:t>
      </w:r>
      <w:r w:rsidR="00E949CB" w:rsidRPr="00CB202F">
        <w:rPr>
          <w:lang w:val="ro-RO"/>
        </w:rPr>
        <w:noBreakHyphen/>
        <w:t xml:space="preserve">617/10, </w:t>
      </w:r>
      <w:r w:rsidR="00E949CB" w:rsidRPr="00C94A18">
        <w:rPr>
          <w:bCs/>
          <w:shd w:val="clear" w:color="auto" w:fill="FFFFFF"/>
          <w:lang w:val="ro-RO"/>
        </w:rPr>
        <w:t>EU:C:2013:105</w:t>
      </w:r>
      <w:r w:rsidR="00E949CB">
        <w:rPr>
          <w:bCs/>
          <w:lang w:val="ro-RO"/>
        </w:rPr>
        <w:t xml:space="preserve">, disponibilă la adresa: </w:t>
      </w:r>
      <w:hyperlink r:id="rId14" w:history="1">
        <w:r w:rsidR="00E949CB" w:rsidRPr="00023C52">
          <w:rPr>
            <w:rStyle w:val="Hyperlink"/>
            <w:bCs/>
            <w:lang w:val="ro-RO"/>
          </w:rPr>
          <w:t>https://curia.europa.eu/juris/document/document.jsf?text=&amp;docid=134202&amp;pageIndex=0&amp;doclang=RO&amp;mode=req&amp;dir=&amp;occ=first&amp;part=1&amp;cid=105762</w:t>
        </w:r>
      </w:hyperlink>
      <w:r w:rsidR="00E949CB">
        <w:rPr>
          <w:bCs/>
          <w:lang w:val="ro-RO"/>
        </w:rPr>
        <w:t xml:space="preserve">; </w:t>
      </w:r>
    </w:p>
    <w:p w14:paraId="6F0A8D51" w14:textId="77777777" w:rsidR="00E949CB" w:rsidRDefault="00E949CB" w:rsidP="00E949CB">
      <w:pPr>
        <w:numPr>
          <w:ilvl w:val="0"/>
          <w:numId w:val="21"/>
        </w:numPr>
        <w:ind w:left="720"/>
        <w:jc w:val="both"/>
        <w:rPr>
          <w:lang w:val="ro-RO"/>
        </w:rPr>
      </w:pPr>
      <w:r w:rsidRPr="0062562E">
        <w:rPr>
          <w:lang w:val="ro-RO"/>
        </w:rPr>
        <w:t xml:space="preserve">Hotărârea </w:t>
      </w:r>
      <w:r>
        <w:rPr>
          <w:lang w:val="ro-RO"/>
        </w:rPr>
        <w:t xml:space="preserve">din 8 septembrie 2015, </w:t>
      </w:r>
      <w:proofErr w:type="spellStart"/>
      <w:r w:rsidRPr="00E03A65">
        <w:rPr>
          <w:i/>
          <w:lang w:val="ro-RO"/>
        </w:rPr>
        <w:t>Taricco</w:t>
      </w:r>
      <w:proofErr w:type="spellEnd"/>
      <w:r>
        <w:rPr>
          <w:lang w:val="ro-RO"/>
        </w:rPr>
        <w:t xml:space="preserve">, </w:t>
      </w:r>
      <w:r w:rsidRPr="0062562E">
        <w:rPr>
          <w:lang w:val="ro-RO"/>
        </w:rPr>
        <w:t>C-105/14</w:t>
      </w:r>
      <w:r>
        <w:rPr>
          <w:lang w:val="ro-RO"/>
        </w:rPr>
        <w:t xml:space="preserve">, </w:t>
      </w:r>
      <w:r w:rsidRPr="0062562E">
        <w:rPr>
          <w:lang w:val="ro-RO"/>
        </w:rPr>
        <w:t>EU:C:2015:555</w:t>
      </w:r>
      <w:r>
        <w:rPr>
          <w:lang w:val="ro-RO"/>
        </w:rPr>
        <w:t xml:space="preserve">, disponibilă la adresa: </w:t>
      </w:r>
      <w:hyperlink r:id="rId15" w:history="1">
        <w:r w:rsidRPr="00023C52">
          <w:rPr>
            <w:rStyle w:val="Hyperlink"/>
            <w:lang w:val="ro-RO"/>
          </w:rPr>
          <w:t>https://curia.europa.eu/juris/document/document.jsf?text=&amp;docid=167061&amp;pageIndex=0&amp;doclang=RO&amp;mode=lst&amp;dir=&amp;occ=first&amp;part=1&amp;cid=424241</w:t>
        </w:r>
      </w:hyperlink>
      <w:r>
        <w:rPr>
          <w:lang w:val="ro-RO"/>
        </w:rPr>
        <w:t>;</w:t>
      </w:r>
    </w:p>
    <w:p w14:paraId="02DC5417" w14:textId="77777777" w:rsidR="00E949CB" w:rsidRPr="005F6166" w:rsidRDefault="00E949CB" w:rsidP="00E949CB">
      <w:pPr>
        <w:numPr>
          <w:ilvl w:val="0"/>
          <w:numId w:val="21"/>
        </w:numPr>
        <w:ind w:left="720"/>
        <w:jc w:val="both"/>
        <w:rPr>
          <w:lang w:val="ro-RO"/>
        </w:rPr>
      </w:pPr>
      <w:r w:rsidRPr="0062562E">
        <w:rPr>
          <w:lang w:val="ro-RO"/>
        </w:rPr>
        <w:t>Hotărârea din 5 decembrie 2017</w:t>
      </w:r>
      <w:r>
        <w:rPr>
          <w:lang w:val="ro-RO"/>
        </w:rPr>
        <w:t xml:space="preserve">, </w:t>
      </w:r>
      <w:r w:rsidRPr="00E03A65">
        <w:rPr>
          <w:i/>
          <w:lang w:val="ro-RO"/>
        </w:rPr>
        <w:t>M.A.S. și M.B.</w:t>
      </w:r>
      <w:r>
        <w:rPr>
          <w:lang w:val="ro-RO"/>
        </w:rPr>
        <w:t xml:space="preserve">, </w:t>
      </w:r>
      <w:r w:rsidRPr="0062562E">
        <w:rPr>
          <w:lang w:val="ro-RO"/>
        </w:rPr>
        <w:t>C-42/17</w:t>
      </w:r>
      <w:r>
        <w:rPr>
          <w:lang w:val="ro-RO"/>
        </w:rPr>
        <w:t xml:space="preserve">, </w:t>
      </w:r>
      <w:r w:rsidRPr="0062562E">
        <w:rPr>
          <w:lang w:val="ro-RO"/>
        </w:rPr>
        <w:t>EU:C:2017:936</w:t>
      </w:r>
      <w:r>
        <w:rPr>
          <w:lang w:val="ro-RO"/>
        </w:rPr>
        <w:t xml:space="preserve">, disponibilă la adresa: </w:t>
      </w:r>
      <w:hyperlink r:id="rId16" w:history="1">
        <w:r w:rsidRPr="00023C52">
          <w:rPr>
            <w:rStyle w:val="Hyperlink"/>
            <w:lang w:val="ro-RO"/>
          </w:rPr>
          <w:t>https://curia.europa.eu/juris/document/document.jsf?text=&amp;docid=197423&amp;pageIndex=0&amp;doclang=ro&amp;mode=lst&amp;dir=&amp;occ=first&amp;part=1&amp;cid=424742</w:t>
        </w:r>
      </w:hyperlink>
      <w:r>
        <w:rPr>
          <w:lang w:val="ro-RO"/>
        </w:rPr>
        <w:t xml:space="preserve">; </w:t>
      </w:r>
    </w:p>
    <w:p w14:paraId="5992ACFA" w14:textId="77777777" w:rsidR="00E949CB" w:rsidRDefault="00E949CB" w:rsidP="00E949CB">
      <w:pPr>
        <w:numPr>
          <w:ilvl w:val="0"/>
          <w:numId w:val="21"/>
        </w:numPr>
        <w:ind w:left="720"/>
        <w:jc w:val="both"/>
        <w:rPr>
          <w:lang w:val="ro-RO"/>
        </w:rPr>
      </w:pPr>
      <w:r>
        <w:rPr>
          <w:lang w:val="ro-RO"/>
        </w:rPr>
        <w:t xml:space="preserve">Hotărârea din 20 martie 2018, </w:t>
      </w:r>
      <w:proofErr w:type="spellStart"/>
      <w:r w:rsidRPr="002138EA">
        <w:rPr>
          <w:i/>
          <w:iCs/>
          <w:lang w:val="ro-RO"/>
        </w:rPr>
        <w:t>Garlsson</w:t>
      </w:r>
      <w:proofErr w:type="spellEnd"/>
      <w:r w:rsidRPr="002138EA">
        <w:rPr>
          <w:i/>
          <w:iCs/>
          <w:lang w:val="ro-RO"/>
        </w:rPr>
        <w:t xml:space="preserve"> Real </w:t>
      </w:r>
      <w:proofErr w:type="spellStart"/>
      <w:r w:rsidRPr="002138EA">
        <w:rPr>
          <w:i/>
          <w:iCs/>
          <w:lang w:val="ro-RO"/>
        </w:rPr>
        <w:t>Estate</w:t>
      </w:r>
      <w:proofErr w:type="spellEnd"/>
      <w:r>
        <w:rPr>
          <w:lang w:val="ro-RO"/>
        </w:rPr>
        <w:t xml:space="preserve">, C-537/16, </w:t>
      </w:r>
      <w:r w:rsidRPr="00001827">
        <w:rPr>
          <w:lang w:val="ro-RO"/>
        </w:rPr>
        <w:t>EU:C:2018:193</w:t>
      </w:r>
      <w:r>
        <w:rPr>
          <w:lang w:val="ro-RO"/>
        </w:rPr>
        <w:t xml:space="preserve">, disponibilă la adresa: </w:t>
      </w:r>
      <w:hyperlink r:id="rId17" w:history="1">
        <w:r w:rsidRPr="00551E4D">
          <w:rPr>
            <w:rStyle w:val="Hyperlink"/>
            <w:lang w:val="ro-RO"/>
          </w:rPr>
          <w:t>http://curia.europa.eu/juris/document/document.jsf?text=&amp;docid=200402&amp;pageIndex=0&amp;doclang=ro&amp;mode=lst&amp;dir=&amp;occ=first&amp;part=1&amp;cid=8062966</w:t>
        </w:r>
      </w:hyperlink>
      <w:r>
        <w:rPr>
          <w:rStyle w:val="Hyperlink"/>
          <w:lang w:val="ro-RO"/>
        </w:rPr>
        <w:t>;</w:t>
      </w:r>
      <w:r>
        <w:rPr>
          <w:lang w:val="ro-RO"/>
        </w:rPr>
        <w:t xml:space="preserve"> </w:t>
      </w:r>
    </w:p>
    <w:p w14:paraId="6B02DC9E" w14:textId="77777777" w:rsidR="00E949CB" w:rsidRPr="00BA19F0" w:rsidRDefault="00E949CB" w:rsidP="00E949CB">
      <w:pPr>
        <w:pStyle w:val="ListParagraph"/>
        <w:numPr>
          <w:ilvl w:val="0"/>
          <w:numId w:val="21"/>
        </w:numPr>
        <w:ind w:left="720"/>
        <w:rPr>
          <w:lang w:val="fr-FR"/>
        </w:rPr>
      </w:pPr>
      <w:proofErr w:type="spellStart"/>
      <w:r w:rsidRPr="00BA19F0">
        <w:rPr>
          <w:lang w:val="fr-FR"/>
        </w:rPr>
        <w:t>Hotărârea</w:t>
      </w:r>
      <w:proofErr w:type="spellEnd"/>
      <w:r w:rsidRPr="00BA19F0">
        <w:rPr>
          <w:lang w:val="fr-FR"/>
        </w:rPr>
        <w:t xml:space="preserve"> </w:t>
      </w:r>
      <w:proofErr w:type="spellStart"/>
      <w:r w:rsidRPr="00BA19F0">
        <w:rPr>
          <w:lang w:val="fr-FR"/>
        </w:rPr>
        <w:t>din</w:t>
      </w:r>
      <w:proofErr w:type="spellEnd"/>
      <w:r w:rsidRPr="00BA19F0">
        <w:rPr>
          <w:lang w:val="fr-FR"/>
        </w:rPr>
        <w:t xml:space="preserve"> 5 </w:t>
      </w:r>
      <w:proofErr w:type="spellStart"/>
      <w:r w:rsidRPr="00BA19F0">
        <w:rPr>
          <w:lang w:val="fr-FR"/>
        </w:rPr>
        <w:t>aprilie</w:t>
      </w:r>
      <w:proofErr w:type="spellEnd"/>
      <w:r w:rsidRPr="00BA19F0">
        <w:rPr>
          <w:lang w:val="fr-FR"/>
        </w:rPr>
        <w:t xml:space="preserve"> 2016, </w:t>
      </w:r>
      <w:proofErr w:type="spellStart"/>
      <w:r w:rsidRPr="00BA19F0">
        <w:rPr>
          <w:i/>
          <w:iCs/>
          <w:lang w:val="fr-FR"/>
        </w:rPr>
        <w:t>Aranyosi</w:t>
      </w:r>
      <w:proofErr w:type="spellEnd"/>
      <w:r w:rsidRPr="00BA19F0">
        <w:rPr>
          <w:i/>
          <w:iCs/>
          <w:lang w:val="fr-FR"/>
        </w:rPr>
        <w:t xml:space="preserve"> </w:t>
      </w:r>
      <w:proofErr w:type="spellStart"/>
      <w:r w:rsidRPr="00BA19F0">
        <w:rPr>
          <w:i/>
          <w:iCs/>
          <w:lang w:val="fr-FR"/>
        </w:rPr>
        <w:t>și</w:t>
      </w:r>
      <w:proofErr w:type="spellEnd"/>
      <w:r w:rsidRPr="00BA19F0">
        <w:rPr>
          <w:i/>
          <w:iCs/>
          <w:lang w:val="fr-FR"/>
        </w:rPr>
        <w:t xml:space="preserve"> </w:t>
      </w:r>
      <w:proofErr w:type="spellStart"/>
      <w:r w:rsidRPr="00BA19F0">
        <w:rPr>
          <w:i/>
          <w:iCs/>
          <w:lang w:val="fr-FR"/>
        </w:rPr>
        <w:t>Căldăraru</w:t>
      </w:r>
      <w:proofErr w:type="spellEnd"/>
      <w:r w:rsidRPr="00BA19F0">
        <w:rPr>
          <w:lang w:val="fr-FR"/>
        </w:rPr>
        <w:t xml:space="preserve">, C-404/15 </w:t>
      </w:r>
      <w:proofErr w:type="spellStart"/>
      <w:r w:rsidRPr="00BA19F0">
        <w:rPr>
          <w:lang w:val="fr-FR"/>
        </w:rPr>
        <w:t>și</w:t>
      </w:r>
      <w:proofErr w:type="spellEnd"/>
      <w:r w:rsidRPr="00BA19F0">
        <w:rPr>
          <w:lang w:val="fr-FR"/>
        </w:rPr>
        <w:t xml:space="preserve"> C-659/15 PPU, EU:C:2016:198, </w:t>
      </w:r>
      <w:proofErr w:type="spellStart"/>
      <w:r w:rsidRPr="00BA19F0">
        <w:rPr>
          <w:lang w:val="fr-FR"/>
        </w:rPr>
        <w:t>disponibilă</w:t>
      </w:r>
      <w:proofErr w:type="spellEnd"/>
      <w:r w:rsidRPr="00BA19F0">
        <w:rPr>
          <w:lang w:val="fr-FR"/>
        </w:rPr>
        <w:t xml:space="preserve"> la </w:t>
      </w:r>
      <w:proofErr w:type="spellStart"/>
      <w:r w:rsidRPr="00BA19F0">
        <w:rPr>
          <w:lang w:val="fr-FR"/>
        </w:rPr>
        <w:t>adresa</w:t>
      </w:r>
      <w:proofErr w:type="spellEnd"/>
      <w:r w:rsidRPr="00BA19F0">
        <w:rPr>
          <w:lang w:val="fr-FR"/>
        </w:rPr>
        <w:t xml:space="preserve">: </w:t>
      </w:r>
      <w:hyperlink r:id="rId18" w:history="1">
        <w:r w:rsidRPr="00BA19F0">
          <w:rPr>
            <w:rStyle w:val="Hyperlink"/>
            <w:lang w:val="fr-FR"/>
          </w:rPr>
          <w:t>http://curia.europa.eu/juris/document/document.jsf?text=&amp;docid=175547&amp;pageIndex=0&amp;doclang=ro&amp;mode=lst&amp;dir=&amp;occ=first&amp;part=1&amp;cid=8062966</w:t>
        </w:r>
      </w:hyperlink>
      <w:r w:rsidRPr="00BA19F0">
        <w:rPr>
          <w:rStyle w:val="Hyperlink"/>
          <w:lang w:val="fr-FR"/>
        </w:rPr>
        <w:t>;</w:t>
      </w:r>
    </w:p>
    <w:p w14:paraId="67D69C85" w14:textId="77777777" w:rsidR="00E949CB" w:rsidRPr="003902C9" w:rsidRDefault="00E949CB" w:rsidP="00E949CB">
      <w:pPr>
        <w:numPr>
          <w:ilvl w:val="0"/>
          <w:numId w:val="21"/>
        </w:numPr>
        <w:ind w:left="720"/>
        <w:jc w:val="both"/>
        <w:rPr>
          <w:lang w:val="ro-RO"/>
        </w:rPr>
      </w:pPr>
      <w:r w:rsidRPr="003902C9">
        <w:rPr>
          <w:lang w:val="ro-RO"/>
        </w:rPr>
        <w:t xml:space="preserve">Hotărârea din 23 ianuarie 2018, </w:t>
      </w:r>
      <w:proofErr w:type="spellStart"/>
      <w:r w:rsidRPr="003902C9">
        <w:rPr>
          <w:i/>
          <w:iCs/>
          <w:lang w:val="ro-RO"/>
        </w:rPr>
        <w:t>Piotrowski</w:t>
      </w:r>
      <w:proofErr w:type="spellEnd"/>
      <w:r w:rsidRPr="003902C9">
        <w:rPr>
          <w:lang w:val="ro-RO"/>
        </w:rPr>
        <w:t xml:space="preserve">, C-367/16, EU:C:2018:27, disponibilă la adresa: </w:t>
      </w:r>
      <w:hyperlink r:id="rId19" w:history="1">
        <w:r w:rsidRPr="003902C9">
          <w:rPr>
            <w:rStyle w:val="Hyperlink"/>
            <w:lang w:val="ro-RO"/>
          </w:rPr>
          <w:t>http://curia.europa.eu/juris/document/document.jsf?text=&amp;docid=198646&amp;pageIndex=0&amp;doclang=ro&amp;mode=req&amp;dir=&amp;occ=first&amp;part=1&amp;cid=8062966</w:t>
        </w:r>
      </w:hyperlink>
      <w:r w:rsidRPr="003902C9">
        <w:rPr>
          <w:rStyle w:val="Hyperlink"/>
          <w:lang w:val="ro-RO"/>
        </w:rPr>
        <w:t>;</w:t>
      </w:r>
      <w:r w:rsidRPr="003902C9">
        <w:rPr>
          <w:lang w:val="ro-RO"/>
        </w:rPr>
        <w:t xml:space="preserve"> </w:t>
      </w:r>
    </w:p>
    <w:p w14:paraId="2F3F95BA" w14:textId="77777777" w:rsidR="00E949CB" w:rsidRPr="003902C9" w:rsidRDefault="00E949CB" w:rsidP="00E949CB">
      <w:pPr>
        <w:numPr>
          <w:ilvl w:val="0"/>
          <w:numId w:val="21"/>
        </w:numPr>
        <w:ind w:left="720"/>
        <w:jc w:val="both"/>
        <w:rPr>
          <w:lang w:val="ro-RO"/>
        </w:rPr>
      </w:pPr>
      <w:r w:rsidRPr="003902C9">
        <w:rPr>
          <w:lang w:val="ro-RO"/>
        </w:rPr>
        <w:t xml:space="preserve">Hotărârea din 5 iunie 2018, </w:t>
      </w:r>
      <w:proofErr w:type="spellStart"/>
      <w:r w:rsidRPr="003902C9">
        <w:rPr>
          <w:i/>
          <w:iCs/>
          <w:lang w:val="ro-RO"/>
        </w:rPr>
        <w:t>Kolev</w:t>
      </w:r>
      <w:proofErr w:type="spellEnd"/>
      <w:r w:rsidRPr="003902C9">
        <w:rPr>
          <w:lang w:val="ro-RO"/>
        </w:rPr>
        <w:t xml:space="preserve">, C-612/15, EU:C:2018:392, disponibilă la adresa: </w:t>
      </w:r>
      <w:hyperlink r:id="rId20" w:history="1">
        <w:r w:rsidRPr="003902C9">
          <w:rPr>
            <w:rStyle w:val="Hyperlink"/>
            <w:lang w:val="ro-RO"/>
          </w:rPr>
          <w:t>http://curia.europa.eu/juris/document/document.jsf?text=&amp;docid=202545&amp;pageIndex=0&amp;doclang=ro&amp;mode=req&amp;dir=&amp;occ=first&amp;part=1&amp;cid=8063853</w:t>
        </w:r>
      </w:hyperlink>
      <w:r w:rsidRPr="003902C9">
        <w:rPr>
          <w:rStyle w:val="Hyperlink"/>
          <w:lang w:val="ro-RO"/>
        </w:rPr>
        <w:t>;</w:t>
      </w:r>
      <w:r w:rsidRPr="003902C9">
        <w:rPr>
          <w:lang w:val="ro-RO"/>
        </w:rPr>
        <w:t xml:space="preserve"> </w:t>
      </w:r>
    </w:p>
    <w:p w14:paraId="355FBA44" w14:textId="77777777" w:rsidR="00E949CB" w:rsidRPr="003902C9" w:rsidRDefault="00E949CB" w:rsidP="00E949CB">
      <w:pPr>
        <w:numPr>
          <w:ilvl w:val="0"/>
          <w:numId w:val="21"/>
        </w:numPr>
        <w:ind w:left="720"/>
        <w:jc w:val="both"/>
        <w:rPr>
          <w:lang w:val="ro-RO"/>
        </w:rPr>
      </w:pPr>
      <w:r w:rsidRPr="003902C9">
        <w:rPr>
          <w:lang w:val="ro-RO"/>
        </w:rPr>
        <w:t xml:space="preserve">Hotărârea din 19 septembrie 2018, </w:t>
      </w:r>
      <w:proofErr w:type="spellStart"/>
      <w:r w:rsidRPr="003902C9">
        <w:rPr>
          <w:i/>
          <w:iCs/>
          <w:lang w:val="ro-RO"/>
        </w:rPr>
        <w:t>Milev</w:t>
      </w:r>
      <w:proofErr w:type="spellEnd"/>
      <w:r w:rsidRPr="003902C9">
        <w:rPr>
          <w:lang w:val="ro-RO"/>
        </w:rPr>
        <w:t xml:space="preserve">, C-310/18 PPU, EU:C:2018:732, disponibilă la adresa: </w:t>
      </w:r>
      <w:hyperlink r:id="rId21" w:history="1">
        <w:r w:rsidRPr="003902C9">
          <w:rPr>
            <w:rStyle w:val="Hyperlink"/>
            <w:lang w:val="ro-RO"/>
          </w:rPr>
          <w:t>http://curia.europa.eu/juris/document/document.jsf?text=&amp;docid=205876&amp;pageIndex=0&amp;doclang=ro&amp;mode=req&amp;dir=&amp;occ=first&amp;part=1&amp;cid=8064336</w:t>
        </w:r>
      </w:hyperlink>
      <w:r w:rsidRPr="003902C9">
        <w:rPr>
          <w:rStyle w:val="Hyperlink"/>
          <w:lang w:val="ro-RO"/>
        </w:rPr>
        <w:t>;</w:t>
      </w:r>
      <w:r w:rsidRPr="003902C9">
        <w:rPr>
          <w:lang w:val="ro-RO"/>
        </w:rPr>
        <w:t xml:space="preserve"> </w:t>
      </w:r>
    </w:p>
    <w:p w14:paraId="3479974C" w14:textId="77777777" w:rsidR="00E949CB" w:rsidRPr="00BA19F0" w:rsidRDefault="00E949CB" w:rsidP="00E949CB">
      <w:pPr>
        <w:pStyle w:val="ListParagraph"/>
        <w:numPr>
          <w:ilvl w:val="0"/>
          <w:numId w:val="21"/>
        </w:numPr>
        <w:ind w:left="720"/>
        <w:rPr>
          <w:lang w:val="fr-FR"/>
        </w:rPr>
      </w:pPr>
      <w:proofErr w:type="spellStart"/>
      <w:r w:rsidRPr="00BA19F0">
        <w:rPr>
          <w:lang w:val="fr-FR"/>
        </w:rPr>
        <w:t>Hotărârea</w:t>
      </w:r>
      <w:proofErr w:type="spellEnd"/>
      <w:r w:rsidRPr="00BA19F0">
        <w:rPr>
          <w:lang w:val="fr-FR"/>
        </w:rPr>
        <w:t xml:space="preserve"> </w:t>
      </w:r>
      <w:proofErr w:type="spellStart"/>
      <w:r w:rsidRPr="00BA19F0">
        <w:rPr>
          <w:lang w:val="fr-FR"/>
        </w:rPr>
        <w:t>din</w:t>
      </w:r>
      <w:proofErr w:type="spellEnd"/>
      <w:r w:rsidRPr="00BA19F0">
        <w:rPr>
          <w:lang w:val="fr-FR"/>
        </w:rPr>
        <w:t xml:space="preserve"> 15 </w:t>
      </w:r>
      <w:proofErr w:type="spellStart"/>
      <w:r w:rsidRPr="00BA19F0">
        <w:rPr>
          <w:lang w:val="fr-FR"/>
        </w:rPr>
        <w:t>octombrie</w:t>
      </w:r>
      <w:proofErr w:type="spellEnd"/>
      <w:r w:rsidRPr="00BA19F0">
        <w:rPr>
          <w:lang w:val="fr-FR"/>
        </w:rPr>
        <w:t xml:space="preserve"> 2019, </w:t>
      </w:r>
      <w:proofErr w:type="spellStart"/>
      <w:r w:rsidRPr="00BA19F0">
        <w:rPr>
          <w:i/>
          <w:iCs/>
          <w:lang w:val="fr-FR"/>
        </w:rPr>
        <w:t>Dorobanțu</w:t>
      </w:r>
      <w:proofErr w:type="spellEnd"/>
      <w:r w:rsidRPr="00BA19F0">
        <w:rPr>
          <w:lang w:val="fr-FR"/>
        </w:rPr>
        <w:t xml:space="preserve">, C-128/18, EU:C:2019:857, </w:t>
      </w:r>
      <w:proofErr w:type="spellStart"/>
      <w:r w:rsidRPr="00BA19F0">
        <w:rPr>
          <w:lang w:val="fr-FR"/>
        </w:rPr>
        <w:t>disponibilă</w:t>
      </w:r>
      <w:proofErr w:type="spellEnd"/>
      <w:r w:rsidRPr="00BA19F0">
        <w:rPr>
          <w:lang w:val="fr-FR"/>
        </w:rPr>
        <w:t xml:space="preserve"> la </w:t>
      </w:r>
      <w:proofErr w:type="spellStart"/>
      <w:r w:rsidRPr="00BA19F0">
        <w:rPr>
          <w:lang w:val="fr-FR"/>
        </w:rPr>
        <w:t>adresa</w:t>
      </w:r>
      <w:proofErr w:type="spellEnd"/>
      <w:r w:rsidRPr="00BA19F0">
        <w:rPr>
          <w:lang w:val="fr-FR"/>
        </w:rPr>
        <w:t xml:space="preserve">: </w:t>
      </w:r>
      <w:hyperlink r:id="rId22" w:history="1">
        <w:r w:rsidRPr="00BA19F0">
          <w:rPr>
            <w:rStyle w:val="Hyperlink"/>
            <w:lang w:val="fr-FR"/>
          </w:rPr>
          <w:t>http://curia.europa.eu/juris/document/document.jsf?text=&amp;docid=219163&amp;pageIndex=0&amp;doclang=ro&amp;mode=lst&amp;dir=&amp;occ=first&amp;part=1&amp;cid=8062966</w:t>
        </w:r>
      </w:hyperlink>
      <w:r w:rsidRPr="00BA19F0">
        <w:rPr>
          <w:lang w:val="fr-FR"/>
        </w:rPr>
        <w:t>;</w:t>
      </w:r>
    </w:p>
    <w:p w14:paraId="37AE1B39" w14:textId="77777777" w:rsidR="00E949CB" w:rsidRPr="00BA19F0" w:rsidRDefault="00E949CB" w:rsidP="00E949CB">
      <w:pPr>
        <w:pStyle w:val="ListParagraph"/>
        <w:numPr>
          <w:ilvl w:val="0"/>
          <w:numId w:val="21"/>
        </w:numPr>
        <w:ind w:left="720"/>
        <w:rPr>
          <w:lang w:val="fr-FR"/>
        </w:rPr>
      </w:pPr>
      <w:proofErr w:type="spellStart"/>
      <w:r w:rsidRPr="00BA19F0">
        <w:rPr>
          <w:lang w:val="fr-FR"/>
        </w:rPr>
        <w:t>Hotărârea</w:t>
      </w:r>
      <w:proofErr w:type="spellEnd"/>
      <w:r w:rsidRPr="00BA19F0">
        <w:rPr>
          <w:lang w:val="fr-FR"/>
        </w:rPr>
        <w:t xml:space="preserve"> </w:t>
      </w:r>
      <w:proofErr w:type="spellStart"/>
      <w:r w:rsidRPr="00BA19F0">
        <w:rPr>
          <w:lang w:val="fr-FR"/>
        </w:rPr>
        <w:t>din</w:t>
      </w:r>
      <w:proofErr w:type="spellEnd"/>
      <w:r w:rsidRPr="00BA19F0">
        <w:rPr>
          <w:lang w:val="fr-FR"/>
        </w:rPr>
        <w:t xml:space="preserve"> 17 </w:t>
      </w:r>
      <w:proofErr w:type="spellStart"/>
      <w:r w:rsidRPr="00BA19F0">
        <w:rPr>
          <w:lang w:val="fr-FR"/>
        </w:rPr>
        <w:t>decembrie</w:t>
      </w:r>
      <w:proofErr w:type="spellEnd"/>
      <w:r w:rsidRPr="00BA19F0">
        <w:rPr>
          <w:lang w:val="fr-FR"/>
        </w:rPr>
        <w:t xml:space="preserve"> 2020, </w:t>
      </w:r>
      <w:r w:rsidRPr="00BA19F0">
        <w:rPr>
          <w:i/>
          <w:iCs/>
          <w:lang w:val="fr-FR"/>
        </w:rPr>
        <w:t>TR</w:t>
      </w:r>
      <w:r w:rsidRPr="00BA19F0">
        <w:rPr>
          <w:lang w:val="fr-FR"/>
        </w:rPr>
        <w:t>, C</w:t>
      </w:r>
      <w:r w:rsidRPr="00BA19F0">
        <w:rPr>
          <w:rFonts w:ascii="MS Mincho" w:hAnsi="MS Mincho" w:cs="MS Mincho"/>
          <w:lang w:val="fr-FR"/>
        </w:rPr>
        <w:t>‑</w:t>
      </w:r>
      <w:r w:rsidRPr="00BA19F0">
        <w:rPr>
          <w:lang w:val="fr-FR"/>
        </w:rPr>
        <w:t>416/20</w:t>
      </w:r>
      <w:r>
        <w:rPr>
          <w:lang w:val="fr-FR"/>
        </w:rPr>
        <w:t xml:space="preserve"> PPU</w:t>
      </w:r>
      <w:r w:rsidRPr="00BA19F0">
        <w:rPr>
          <w:lang w:val="fr-FR"/>
        </w:rPr>
        <w:t xml:space="preserve">, EU:C:2020:1042, </w:t>
      </w:r>
      <w:proofErr w:type="spellStart"/>
      <w:r w:rsidRPr="00BA19F0">
        <w:rPr>
          <w:lang w:val="fr-FR"/>
        </w:rPr>
        <w:t>disponibilă</w:t>
      </w:r>
      <w:proofErr w:type="spellEnd"/>
      <w:r w:rsidRPr="00BA19F0">
        <w:rPr>
          <w:lang w:val="fr-FR"/>
        </w:rPr>
        <w:t xml:space="preserve"> la </w:t>
      </w:r>
      <w:proofErr w:type="spellStart"/>
      <w:r w:rsidRPr="00BA19F0">
        <w:rPr>
          <w:lang w:val="fr-FR"/>
        </w:rPr>
        <w:t>adresa</w:t>
      </w:r>
      <w:proofErr w:type="spellEnd"/>
      <w:r w:rsidRPr="00BA19F0">
        <w:rPr>
          <w:lang w:val="fr-FR"/>
        </w:rPr>
        <w:t xml:space="preserve">: </w:t>
      </w:r>
      <w:hyperlink r:id="rId23" w:history="1">
        <w:r w:rsidRPr="00BA19F0">
          <w:rPr>
            <w:rStyle w:val="Hyperlink"/>
            <w:lang w:val="fr-FR"/>
          </w:rPr>
          <w:t>https://curia.europa.eu/juris/document/document.jsf?text=&amp;docid=235721&amp;pageIndex=0&amp;doclang=ro&amp;mode=lst&amp;dir=&amp;occ=first&amp;part=1&amp;cid=40042</w:t>
        </w:r>
      </w:hyperlink>
      <w:r w:rsidRPr="00BA19F0">
        <w:rPr>
          <w:lang w:val="fr-FR"/>
        </w:rPr>
        <w:t xml:space="preserve">; </w:t>
      </w:r>
    </w:p>
    <w:p w14:paraId="2D5720AA" w14:textId="77777777" w:rsidR="00E949CB" w:rsidRPr="00BA19F0" w:rsidRDefault="00E949CB" w:rsidP="00E949CB">
      <w:pPr>
        <w:pStyle w:val="ListParagraph"/>
        <w:numPr>
          <w:ilvl w:val="0"/>
          <w:numId w:val="21"/>
        </w:numPr>
        <w:ind w:left="720"/>
        <w:rPr>
          <w:lang w:val="fr-FR"/>
        </w:rPr>
      </w:pPr>
      <w:proofErr w:type="spellStart"/>
      <w:r w:rsidRPr="00BA19F0">
        <w:rPr>
          <w:lang w:val="fr-FR"/>
        </w:rPr>
        <w:t>Hotărârea</w:t>
      </w:r>
      <w:proofErr w:type="spellEnd"/>
      <w:r w:rsidRPr="00BA19F0">
        <w:rPr>
          <w:lang w:val="fr-FR"/>
        </w:rPr>
        <w:t xml:space="preserve"> </w:t>
      </w:r>
      <w:proofErr w:type="spellStart"/>
      <w:r w:rsidRPr="00BA19F0">
        <w:rPr>
          <w:lang w:val="fr-FR"/>
        </w:rPr>
        <w:t>din</w:t>
      </w:r>
      <w:proofErr w:type="spellEnd"/>
      <w:r w:rsidRPr="00BA19F0">
        <w:rPr>
          <w:lang w:val="fr-FR"/>
        </w:rPr>
        <w:t xml:space="preserve"> 29 </w:t>
      </w:r>
      <w:proofErr w:type="spellStart"/>
      <w:r w:rsidRPr="00BA19F0">
        <w:rPr>
          <w:lang w:val="fr-FR"/>
        </w:rPr>
        <w:t>aprilie</w:t>
      </w:r>
      <w:proofErr w:type="spellEnd"/>
      <w:r w:rsidRPr="00BA19F0">
        <w:rPr>
          <w:lang w:val="fr-FR"/>
        </w:rPr>
        <w:t xml:space="preserve"> 2021, </w:t>
      </w:r>
      <w:r w:rsidRPr="00BA19F0">
        <w:rPr>
          <w:i/>
          <w:iCs/>
          <w:lang w:val="fr-FR"/>
        </w:rPr>
        <w:t>X</w:t>
      </w:r>
      <w:r w:rsidRPr="00BA19F0">
        <w:rPr>
          <w:lang w:val="fr-FR"/>
        </w:rPr>
        <w:t>, C</w:t>
      </w:r>
      <w:r w:rsidRPr="00BA19F0">
        <w:rPr>
          <w:rFonts w:ascii="MS Mincho" w:hAnsi="MS Mincho" w:cs="MS Mincho"/>
          <w:lang w:val="fr-FR"/>
        </w:rPr>
        <w:t>‑</w:t>
      </w:r>
      <w:r w:rsidRPr="00BA19F0">
        <w:rPr>
          <w:lang w:val="fr-FR"/>
        </w:rPr>
        <w:t>665/20</w:t>
      </w:r>
      <w:r>
        <w:rPr>
          <w:lang w:val="fr-FR"/>
        </w:rPr>
        <w:t xml:space="preserve"> PPU</w:t>
      </w:r>
      <w:r w:rsidRPr="00BA19F0">
        <w:rPr>
          <w:lang w:val="fr-FR"/>
        </w:rPr>
        <w:t xml:space="preserve">, EU:C:2021:339, </w:t>
      </w:r>
      <w:proofErr w:type="spellStart"/>
      <w:r w:rsidRPr="00BA19F0">
        <w:rPr>
          <w:lang w:val="fr-FR"/>
        </w:rPr>
        <w:t>disponibilă</w:t>
      </w:r>
      <w:proofErr w:type="spellEnd"/>
      <w:r w:rsidRPr="00BA19F0">
        <w:rPr>
          <w:lang w:val="fr-FR"/>
        </w:rPr>
        <w:t xml:space="preserve"> la </w:t>
      </w:r>
      <w:proofErr w:type="spellStart"/>
      <w:r w:rsidRPr="00BA19F0">
        <w:rPr>
          <w:lang w:val="fr-FR"/>
        </w:rPr>
        <w:t>adresa</w:t>
      </w:r>
      <w:proofErr w:type="spellEnd"/>
      <w:r w:rsidRPr="00BA19F0">
        <w:rPr>
          <w:lang w:val="fr-FR"/>
        </w:rPr>
        <w:t xml:space="preserve">: </w:t>
      </w:r>
      <w:hyperlink r:id="rId24" w:history="1">
        <w:r w:rsidRPr="00BA19F0">
          <w:rPr>
            <w:rStyle w:val="Hyperlink"/>
            <w:lang w:val="fr-FR"/>
          </w:rPr>
          <w:t>https://curia.europa.eu/juris/document/document.jsf?text=&amp;docid=240547&amp;pageIndex=0&amp;doclang=RO&amp;mode=lst&amp;dir=&amp;occ=first&amp;part=1&amp;cid=39368</w:t>
        </w:r>
      </w:hyperlink>
      <w:r w:rsidRPr="00BA19F0">
        <w:rPr>
          <w:lang w:val="fr-FR"/>
        </w:rPr>
        <w:t>;</w:t>
      </w:r>
    </w:p>
    <w:p w14:paraId="028CF420" w14:textId="77777777" w:rsidR="002B7D00" w:rsidRPr="00E949CB" w:rsidRDefault="00E949CB" w:rsidP="00E949CB">
      <w:pPr>
        <w:pStyle w:val="ListParagraph"/>
        <w:widowControl w:val="0"/>
        <w:numPr>
          <w:ilvl w:val="0"/>
          <w:numId w:val="21"/>
        </w:numPr>
        <w:suppressAutoHyphens/>
        <w:ind w:left="720"/>
        <w:rPr>
          <w:lang w:val="ro-RO"/>
        </w:rPr>
      </w:pPr>
      <w:proofErr w:type="spellStart"/>
      <w:r>
        <w:rPr>
          <w:lang w:val="fr-FR"/>
        </w:rPr>
        <w:t>H</w:t>
      </w:r>
      <w:r w:rsidRPr="00E949CB">
        <w:rPr>
          <w:lang w:val="fr-FR"/>
        </w:rPr>
        <w:t>otărârea</w:t>
      </w:r>
      <w:proofErr w:type="spellEnd"/>
      <w:r w:rsidRPr="00E949CB">
        <w:rPr>
          <w:lang w:val="fr-FR"/>
        </w:rPr>
        <w:t xml:space="preserve"> </w:t>
      </w:r>
      <w:proofErr w:type="spellStart"/>
      <w:r w:rsidRPr="00E949CB">
        <w:rPr>
          <w:lang w:val="fr-FR"/>
        </w:rPr>
        <w:t>din</w:t>
      </w:r>
      <w:proofErr w:type="spellEnd"/>
      <w:r w:rsidRPr="00E949CB">
        <w:rPr>
          <w:lang w:val="fr-FR"/>
        </w:rPr>
        <w:t xml:space="preserve"> 18 mai 2021, </w:t>
      </w:r>
      <w:proofErr w:type="spellStart"/>
      <w:r w:rsidRPr="00E949CB">
        <w:rPr>
          <w:i/>
          <w:iCs/>
          <w:lang w:val="fr-FR"/>
        </w:rPr>
        <w:t>Asociația</w:t>
      </w:r>
      <w:proofErr w:type="spellEnd"/>
      <w:r w:rsidRPr="00E949CB">
        <w:rPr>
          <w:i/>
          <w:iCs/>
          <w:lang w:val="fr-FR"/>
        </w:rPr>
        <w:t xml:space="preserve"> „</w:t>
      </w:r>
      <w:proofErr w:type="spellStart"/>
      <w:r w:rsidRPr="00E949CB">
        <w:rPr>
          <w:i/>
          <w:iCs/>
          <w:lang w:val="fr-FR"/>
        </w:rPr>
        <w:t>Forumul</w:t>
      </w:r>
      <w:proofErr w:type="spellEnd"/>
      <w:r w:rsidRPr="00E949CB">
        <w:rPr>
          <w:i/>
          <w:iCs/>
          <w:lang w:val="fr-FR"/>
        </w:rPr>
        <w:t xml:space="preserve"> </w:t>
      </w:r>
      <w:proofErr w:type="spellStart"/>
      <w:r w:rsidRPr="00E949CB">
        <w:rPr>
          <w:i/>
          <w:iCs/>
          <w:lang w:val="fr-FR"/>
        </w:rPr>
        <w:t>Judecătorilor</w:t>
      </w:r>
      <w:proofErr w:type="spellEnd"/>
      <w:r w:rsidRPr="00E949CB">
        <w:rPr>
          <w:i/>
          <w:iCs/>
          <w:lang w:val="fr-FR"/>
        </w:rPr>
        <w:t xml:space="preserve"> </w:t>
      </w:r>
      <w:proofErr w:type="spellStart"/>
      <w:r w:rsidRPr="00E949CB">
        <w:rPr>
          <w:i/>
          <w:iCs/>
          <w:lang w:val="fr-FR"/>
        </w:rPr>
        <w:t>din</w:t>
      </w:r>
      <w:proofErr w:type="spellEnd"/>
      <w:r w:rsidRPr="00E949CB">
        <w:rPr>
          <w:i/>
          <w:iCs/>
          <w:lang w:val="fr-FR"/>
        </w:rPr>
        <w:t xml:space="preserve"> </w:t>
      </w:r>
      <w:proofErr w:type="spellStart"/>
      <w:r w:rsidRPr="00E949CB">
        <w:rPr>
          <w:i/>
          <w:iCs/>
          <w:lang w:val="fr-FR"/>
        </w:rPr>
        <w:t>România</w:t>
      </w:r>
      <w:proofErr w:type="spellEnd"/>
      <w:r w:rsidRPr="00E949CB">
        <w:rPr>
          <w:i/>
          <w:iCs/>
          <w:lang w:val="fr-FR"/>
        </w:rPr>
        <w:t>”</w:t>
      </w:r>
      <w:r w:rsidRPr="00E949CB">
        <w:rPr>
          <w:lang w:val="fr-FR"/>
        </w:rPr>
        <w:t>, C</w:t>
      </w:r>
      <w:r w:rsidRPr="00E949CB">
        <w:rPr>
          <w:rFonts w:ascii="MS Mincho" w:hAnsi="MS Mincho" w:cs="MS Mincho"/>
          <w:lang w:val="fr-FR"/>
        </w:rPr>
        <w:t>‑</w:t>
      </w:r>
      <w:r w:rsidRPr="00E949CB">
        <w:rPr>
          <w:lang w:val="fr-FR"/>
        </w:rPr>
        <w:t>83/19, C</w:t>
      </w:r>
      <w:r w:rsidRPr="00E949CB">
        <w:rPr>
          <w:rFonts w:ascii="MS Mincho" w:hAnsi="MS Mincho" w:cs="MS Mincho"/>
          <w:lang w:val="fr-FR"/>
        </w:rPr>
        <w:t>‑</w:t>
      </w:r>
      <w:r w:rsidRPr="00E949CB">
        <w:rPr>
          <w:lang w:val="fr-FR"/>
        </w:rPr>
        <w:t>127/19, C</w:t>
      </w:r>
      <w:r w:rsidRPr="00E949CB">
        <w:rPr>
          <w:rFonts w:ascii="MS Mincho" w:hAnsi="MS Mincho" w:cs="MS Mincho"/>
          <w:lang w:val="fr-FR"/>
        </w:rPr>
        <w:t>‑</w:t>
      </w:r>
      <w:r w:rsidRPr="00E949CB">
        <w:rPr>
          <w:lang w:val="fr-FR"/>
        </w:rPr>
        <w:t>195/19, C</w:t>
      </w:r>
      <w:r w:rsidRPr="00E949CB">
        <w:rPr>
          <w:rFonts w:ascii="MS Mincho" w:hAnsi="MS Mincho" w:cs="MS Mincho"/>
          <w:lang w:val="fr-FR"/>
        </w:rPr>
        <w:t>‑</w:t>
      </w:r>
      <w:r w:rsidRPr="00E949CB">
        <w:rPr>
          <w:lang w:val="fr-FR"/>
        </w:rPr>
        <w:t>291/19, C</w:t>
      </w:r>
      <w:r w:rsidRPr="00E949CB">
        <w:rPr>
          <w:rFonts w:ascii="MS Mincho" w:hAnsi="MS Mincho" w:cs="MS Mincho"/>
          <w:lang w:val="fr-FR"/>
        </w:rPr>
        <w:t>‑</w:t>
      </w:r>
      <w:r w:rsidRPr="00E949CB">
        <w:rPr>
          <w:lang w:val="fr-FR"/>
        </w:rPr>
        <w:t xml:space="preserve">355/19 </w:t>
      </w:r>
      <w:proofErr w:type="spellStart"/>
      <w:r w:rsidRPr="00E949CB">
        <w:rPr>
          <w:lang w:val="fr-FR"/>
        </w:rPr>
        <w:t>și</w:t>
      </w:r>
      <w:proofErr w:type="spellEnd"/>
      <w:r w:rsidRPr="00E949CB">
        <w:rPr>
          <w:lang w:val="fr-FR"/>
        </w:rPr>
        <w:t xml:space="preserve"> C</w:t>
      </w:r>
      <w:r w:rsidRPr="00E949CB">
        <w:rPr>
          <w:rFonts w:ascii="MS Mincho" w:hAnsi="MS Mincho" w:cs="MS Mincho"/>
          <w:lang w:val="fr-FR"/>
        </w:rPr>
        <w:t>‑</w:t>
      </w:r>
      <w:r w:rsidRPr="00E949CB">
        <w:rPr>
          <w:lang w:val="fr-FR"/>
        </w:rPr>
        <w:t xml:space="preserve">397/19, EU:C:2021:393, </w:t>
      </w:r>
      <w:proofErr w:type="spellStart"/>
      <w:r w:rsidRPr="00E949CB">
        <w:rPr>
          <w:lang w:val="fr-FR"/>
        </w:rPr>
        <w:t>disponibilă</w:t>
      </w:r>
      <w:proofErr w:type="spellEnd"/>
      <w:r w:rsidRPr="00E949CB">
        <w:rPr>
          <w:lang w:val="fr-FR"/>
        </w:rPr>
        <w:t xml:space="preserve"> la </w:t>
      </w:r>
      <w:proofErr w:type="spellStart"/>
      <w:r w:rsidRPr="00E949CB">
        <w:rPr>
          <w:lang w:val="fr-FR"/>
        </w:rPr>
        <w:t>adresa</w:t>
      </w:r>
      <w:proofErr w:type="spellEnd"/>
      <w:r w:rsidRPr="00E949CB">
        <w:rPr>
          <w:lang w:val="fr-FR"/>
        </w:rPr>
        <w:t xml:space="preserve">: </w:t>
      </w:r>
      <w:hyperlink r:id="rId25" w:history="1">
        <w:r w:rsidRPr="00E949CB">
          <w:rPr>
            <w:rStyle w:val="Hyperlink"/>
            <w:lang w:val="fr-FR"/>
          </w:rPr>
          <w:t>https://curia.europa.eu/juris/document/document.jsf;jsessionid=B20C02CA855C725D8CE7820F81EEE0CB?text&amp;docid=241381&amp;pageIndex=0&amp;doclang=RO&amp;mode=req&amp;dir&amp;occ=first&amp;part=1&amp;cid=4021518&amp;fbclid=IwAR1KpGFPdhJIhQaZrLmCcbp1pUh9x-84WnL8DOuBZVQYy57EYmg0hZzwpB0</w:t>
        </w:r>
      </w:hyperlink>
      <w:r w:rsidR="00705636">
        <w:t>;</w:t>
      </w:r>
    </w:p>
    <w:p w14:paraId="747E2559" w14:textId="77777777" w:rsidR="001517E0" w:rsidRDefault="002B7D00" w:rsidP="001517E0">
      <w:pPr>
        <w:pStyle w:val="ListParagraph"/>
        <w:widowControl w:val="0"/>
        <w:numPr>
          <w:ilvl w:val="0"/>
          <w:numId w:val="21"/>
        </w:numPr>
        <w:suppressAutoHyphens/>
        <w:ind w:left="720"/>
        <w:rPr>
          <w:lang w:val="ro-RO"/>
        </w:rPr>
      </w:pPr>
      <w:proofErr w:type="spellStart"/>
      <w:r>
        <w:rPr>
          <w:lang w:val="fr-FR"/>
        </w:rPr>
        <w:t>H</w:t>
      </w:r>
      <w:r w:rsidRPr="00E949CB">
        <w:rPr>
          <w:lang w:val="fr-FR"/>
        </w:rPr>
        <w:t>otărârea</w:t>
      </w:r>
      <w:proofErr w:type="spellEnd"/>
      <w:r w:rsidRPr="00E949CB">
        <w:rPr>
          <w:lang w:val="fr-FR"/>
        </w:rPr>
        <w:t xml:space="preserve"> </w:t>
      </w:r>
      <w:proofErr w:type="spellStart"/>
      <w:r w:rsidRPr="00E949CB">
        <w:rPr>
          <w:lang w:val="fr-FR"/>
        </w:rPr>
        <w:t>din</w:t>
      </w:r>
      <w:proofErr w:type="spellEnd"/>
      <w:r w:rsidRPr="00E949CB">
        <w:rPr>
          <w:lang w:val="fr-FR"/>
        </w:rPr>
        <w:t xml:space="preserve"> </w:t>
      </w:r>
      <w:r w:rsidRPr="002B7D00">
        <w:rPr>
          <w:lang w:val="ro-RO"/>
        </w:rPr>
        <w:t>6 octombrie 2021</w:t>
      </w:r>
      <w:r>
        <w:rPr>
          <w:lang w:val="ro-RO"/>
        </w:rPr>
        <w:t xml:space="preserve">, </w:t>
      </w:r>
      <w:proofErr w:type="spellStart"/>
      <w:r w:rsidRPr="00705636">
        <w:rPr>
          <w:i/>
          <w:iCs/>
          <w:lang w:val="ro-RO"/>
        </w:rPr>
        <w:t>Consorzio</w:t>
      </w:r>
      <w:proofErr w:type="spellEnd"/>
      <w:r w:rsidRPr="00705636">
        <w:rPr>
          <w:i/>
          <w:iCs/>
          <w:lang w:val="ro-RO"/>
        </w:rPr>
        <w:t xml:space="preserve"> Italian Management</w:t>
      </w:r>
      <w:r>
        <w:rPr>
          <w:lang w:val="ro-RO"/>
        </w:rPr>
        <w:t xml:space="preserve">, </w:t>
      </w:r>
      <w:r w:rsidRPr="002B7D00">
        <w:rPr>
          <w:lang w:val="ro-RO"/>
        </w:rPr>
        <w:t>C‑561/19</w:t>
      </w:r>
      <w:r>
        <w:rPr>
          <w:lang w:val="ro-RO"/>
        </w:rPr>
        <w:t xml:space="preserve">, </w:t>
      </w:r>
      <w:r w:rsidRPr="002B7D00">
        <w:rPr>
          <w:lang w:val="ro-RO"/>
        </w:rPr>
        <w:t>EU:C:2021:799</w:t>
      </w:r>
      <w:r>
        <w:rPr>
          <w:lang w:val="ro-RO"/>
        </w:rPr>
        <w:t xml:space="preserve">, </w:t>
      </w:r>
      <w:proofErr w:type="spellStart"/>
      <w:r w:rsidRPr="00E949CB">
        <w:rPr>
          <w:lang w:val="fr-FR"/>
        </w:rPr>
        <w:t>disponibilă</w:t>
      </w:r>
      <w:proofErr w:type="spellEnd"/>
      <w:r w:rsidRPr="00E949CB">
        <w:rPr>
          <w:lang w:val="fr-FR"/>
        </w:rPr>
        <w:t xml:space="preserve"> la </w:t>
      </w:r>
      <w:proofErr w:type="spellStart"/>
      <w:r w:rsidRPr="00E949CB">
        <w:rPr>
          <w:lang w:val="fr-FR"/>
        </w:rPr>
        <w:t>adresa</w:t>
      </w:r>
      <w:proofErr w:type="spellEnd"/>
      <w:r w:rsidRPr="00E949CB">
        <w:rPr>
          <w:lang w:val="fr-FR"/>
        </w:rPr>
        <w:t>:</w:t>
      </w:r>
      <w:r>
        <w:rPr>
          <w:lang w:val="fr-FR"/>
        </w:rPr>
        <w:t xml:space="preserve"> </w:t>
      </w:r>
      <w:hyperlink r:id="rId26" w:history="1">
        <w:r w:rsidRPr="00DF6693">
          <w:rPr>
            <w:rStyle w:val="Hyperlink"/>
            <w:lang w:val="fr-FR"/>
          </w:rPr>
          <w:t>https://curia.europa.eu/juris/document/document.jsf?text=&amp;docid=247052&amp;pageIndex=0&amp;doclang=RO&amp;mode=lst&amp;dir=&amp;occ=first&amp;part=1&amp;cid=188534</w:t>
        </w:r>
      </w:hyperlink>
      <w:r w:rsidR="00705636">
        <w:rPr>
          <w:lang w:val="ro-RO"/>
        </w:rPr>
        <w:t>;</w:t>
      </w:r>
    </w:p>
    <w:p w14:paraId="266BAA3E" w14:textId="77777777" w:rsidR="001D202E" w:rsidRPr="00705636" w:rsidRDefault="001517E0" w:rsidP="00705636">
      <w:pPr>
        <w:pStyle w:val="ListParagraph"/>
        <w:widowControl w:val="0"/>
        <w:numPr>
          <w:ilvl w:val="0"/>
          <w:numId w:val="21"/>
        </w:numPr>
        <w:suppressAutoHyphens/>
        <w:ind w:left="720"/>
        <w:rPr>
          <w:lang w:val="ro-RO"/>
        </w:rPr>
      </w:pPr>
      <w:r w:rsidRPr="001517E0">
        <w:rPr>
          <w:lang w:val="ro-RO"/>
        </w:rPr>
        <w:t xml:space="preserve">Hotărârea din 28 aprilie 2022, </w:t>
      </w:r>
      <w:r w:rsidRPr="00705636">
        <w:rPr>
          <w:i/>
          <w:iCs/>
          <w:lang w:val="ro-RO"/>
        </w:rPr>
        <w:t>C și CD</w:t>
      </w:r>
      <w:r w:rsidRPr="001517E0">
        <w:rPr>
          <w:lang w:val="ro-RO"/>
        </w:rPr>
        <w:t>, C-804/21 PP</w:t>
      </w:r>
      <w:r>
        <w:rPr>
          <w:lang w:val="ro-RO"/>
        </w:rPr>
        <w:t xml:space="preserve">, </w:t>
      </w:r>
      <w:r w:rsidRPr="001517E0">
        <w:rPr>
          <w:lang w:val="ro-RO"/>
        </w:rPr>
        <w:t>EU:C:2022:307</w:t>
      </w:r>
      <w:r>
        <w:rPr>
          <w:lang w:val="ro-RO"/>
        </w:rPr>
        <w:t xml:space="preserve">, </w:t>
      </w:r>
      <w:proofErr w:type="spellStart"/>
      <w:r w:rsidRPr="00E949CB">
        <w:rPr>
          <w:lang w:val="fr-FR"/>
        </w:rPr>
        <w:t>disponibilă</w:t>
      </w:r>
      <w:proofErr w:type="spellEnd"/>
      <w:r w:rsidRPr="00E949CB">
        <w:rPr>
          <w:lang w:val="fr-FR"/>
        </w:rPr>
        <w:t xml:space="preserve"> la </w:t>
      </w:r>
      <w:proofErr w:type="spellStart"/>
      <w:r w:rsidRPr="00E949CB">
        <w:rPr>
          <w:lang w:val="fr-FR"/>
        </w:rPr>
        <w:t>adresa</w:t>
      </w:r>
      <w:proofErr w:type="spellEnd"/>
      <w:r w:rsidRPr="00E949CB">
        <w:rPr>
          <w:lang w:val="fr-FR"/>
        </w:rPr>
        <w:t>:</w:t>
      </w:r>
      <w:r w:rsidR="001D202E">
        <w:rPr>
          <w:lang w:val="ro-RO"/>
        </w:rPr>
        <w:t xml:space="preserve"> </w:t>
      </w:r>
      <w:hyperlink r:id="rId27" w:history="1">
        <w:r w:rsidR="001D202E" w:rsidRPr="00DF6693">
          <w:rPr>
            <w:rStyle w:val="Hyperlink"/>
            <w:lang w:val="ro-RO"/>
          </w:rPr>
          <w:t>https://curia.europa.eu/juris/document/document.jsf?text=&amp;docid=258500&amp;pageIndex=0&amp;doclang=ro&amp;mode=lst&amp;dir=&amp;occ=first&amp;part=1&amp;cid=189027</w:t>
        </w:r>
      </w:hyperlink>
      <w:r w:rsidR="00705636">
        <w:rPr>
          <w:lang w:val="ro-RO"/>
        </w:rPr>
        <w:t>.</w:t>
      </w:r>
      <w:r w:rsidR="001D202E">
        <w:rPr>
          <w:lang w:val="ro-RO"/>
        </w:rPr>
        <w:t xml:space="preserve"> </w:t>
      </w:r>
    </w:p>
    <w:p w14:paraId="0B6ECE17" w14:textId="77777777" w:rsidR="002B7D00" w:rsidRPr="002B7D00" w:rsidRDefault="002B7D00" w:rsidP="00705636">
      <w:pPr>
        <w:pStyle w:val="ListParagraph"/>
        <w:widowControl w:val="0"/>
        <w:suppressAutoHyphens/>
        <w:rPr>
          <w:lang w:val="ro-RO"/>
        </w:rPr>
      </w:pPr>
    </w:p>
    <w:p w14:paraId="34E4F95C" w14:textId="77777777" w:rsidR="00916A7A" w:rsidRPr="00CB202F" w:rsidRDefault="00916A7A" w:rsidP="00916A7A">
      <w:pPr>
        <w:widowControl w:val="0"/>
        <w:suppressAutoHyphens/>
        <w:rPr>
          <w:lang w:val="ro-RO"/>
        </w:rPr>
      </w:pPr>
    </w:p>
    <w:p w14:paraId="4F3F1051" w14:textId="77777777" w:rsidR="00916A7A" w:rsidRPr="00CB202F" w:rsidRDefault="00916A7A" w:rsidP="00916A7A">
      <w:pPr>
        <w:widowControl w:val="0"/>
        <w:tabs>
          <w:tab w:val="left" w:pos="709"/>
        </w:tabs>
        <w:suppressAutoHyphens/>
        <w:ind w:left="360"/>
        <w:rPr>
          <w:lang w:val="ro-RO"/>
        </w:rPr>
      </w:pPr>
    </w:p>
    <w:p w14:paraId="4161E1B8" w14:textId="77777777" w:rsidR="00A10599" w:rsidRPr="00CB202F" w:rsidRDefault="00A10599" w:rsidP="00916A7A">
      <w:pPr>
        <w:jc w:val="both"/>
        <w:rPr>
          <w:lang w:val="ro-RO"/>
        </w:rPr>
      </w:pPr>
      <w:bookmarkStart w:id="0" w:name="_GoBack"/>
      <w:bookmarkEnd w:id="0"/>
    </w:p>
    <w:sectPr w:rsidR="00A10599" w:rsidRPr="00CB202F" w:rsidSect="006454CC">
      <w:headerReference w:type="default" r:id="rId28"/>
      <w:footerReference w:type="default" r:id="rId29"/>
      <w:footerReference w:type="first" r:id="rId30"/>
      <w:pgSz w:w="11906" w:h="16838"/>
      <w:pgMar w:top="2104" w:right="746" w:bottom="720" w:left="1080" w:header="709" w:footer="72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25FDBB" w14:textId="77777777" w:rsidR="00054CBA" w:rsidRDefault="00054CBA">
      <w:r>
        <w:separator/>
      </w:r>
    </w:p>
  </w:endnote>
  <w:endnote w:type="continuationSeparator" w:id="0">
    <w:p w14:paraId="12630FEF" w14:textId="77777777" w:rsidR="00054CBA" w:rsidRDefault="00054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B31990" w14:textId="7F262C91" w:rsidR="001B619F" w:rsidRDefault="00275D44" w:rsidP="00930818">
    <w:pPr>
      <w:pStyle w:val="Footer"/>
      <w:pBdr>
        <w:top w:val="single" w:sz="2" w:space="1" w:color="auto"/>
      </w:pBdr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5FE58369" wp14:editId="36F8BAE1">
              <wp:simplePos x="0" y="0"/>
              <wp:positionH relativeFrom="column">
                <wp:posOffset>5715000</wp:posOffset>
              </wp:positionH>
              <wp:positionV relativeFrom="paragraph">
                <wp:posOffset>-14605</wp:posOffset>
              </wp:positionV>
              <wp:extent cx="457200" cy="340995"/>
              <wp:effectExtent l="0" t="4445" r="0" b="0"/>
              <wp:wrapNone/>
              <wp:docPr id="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0" cy="3409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E5E236" w14:textId="77777777" w:rsidR="001B619F" w:rsidRPr="00ED3641" w:rsidRDefault="001B619F" w:rsidP="00F92E39">
                          <w:pPr>
                            <w:jc w:val="right"/>
                            <w:rPr>
                              <w:sz w:val="20"/>
                              <w:szCs w:val="20"/>
                            </w:rPr>
                          </w:pPr>
                          <w:r w:rsidRPr="00ED3641">
                            <w:rPr>
                              <w:rStyle w:val="PageNumber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ED3641">
                            <w:rPr>
                              <w:rStyle w:val="PageNumber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 w:rsidRPr="00ED3641">
                            <w:rPr>
                              <w:rStyle w:val="PageNumber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5F48F7">
                            <w:rPr>
                              <w:rStyle w:val="PageNumber"/>
                              <w:noProof/>
                              <w:sz w:val="20"/>
                              <w:szCs w:val="20"/>
                            </w:rPr>
                            <w:t>4</w:t>
                          </w:r>
                          <w:r w:rsidRPr="00ED3641">
                            <w:rPr>
                              <w:rStyle w:val="PageNumber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E5836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450pt;margin-top:-1.15pt;width:36pt;height:26.8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" filled="f" stroked="f">
              <v:textbox>
                <w:txbxContent>
                  <w:p w14:paraId="0AE5E236" w14:textId="77777777" w:rsidR="001B619F" w:rsidRPr="00ED3641" w:rsidRDefault="001B619F" w:rsidP="00F92E39">
                    <w:pPr>
                      <w:jc w:val="right"/>
                      <w:rPr>
                        <w:sz w:val="20"/>
                        <w:szCs w:val="20"/>
                      </w:rPr>
                    </w:pPr>
                    <w:r w:rsidRPr="00ED3641">
                      <w:rPr>
                        <w:rStyle w:val="PageNumber"/>
                        <w:sz w:val="20"/>
                        <w:szCs w:val="20"/>
                      </w:rPr>
                      <w:fldChar w:fldCharType="begin"/>
                    </w:r>
                    <w:r w:rsidRPr="00ED3641">
                      <w:rPr>
                        <w:rStyle w:val="PageNumber"/>
                        <w:sz w:val="20"/>
                        <w:szCs w:val="20"/>
                      </w:rPr>
                      <w:instrText xml:space="preserve"> PAGE </w:instrText>
                    </w:r>
                    <w:r w:rsidRPr="00ED3641">
                      <w:rPr>
                        <w:rStyle w:val="PageNumber"/>
                        <w:sz w:val="20"/>
                        <w:szCs w:val="20"/>
                      </w:rPr>
                      <w:fldChar w:fldCharType="separate"/>
                    </w:r>
                    <w:r w:rsidR="005F48F7">
                      <w:rPr>
                        <w:rStyle w:val="PageNumber"/>
                        <w:noProof/>
                        <w:sz w:val="20"/>
                        <w:szCs w:val="20"/>
                      </w:rPr>
                      <w:t>4</w:t>
                    </w:r>
                    <w:r w:rsidRPr="00ED3641">
                      <w:rPr>
                        <w:rStyle w:val="PageNumber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02EF306F" wp14:editId="5AA5526B">
              <wp:simplePos x="0" y="0"/>
              <wp:positionH relativeFrom="column">
                <wp:posOffset>2743200</wp:posOffset>
              </wp:positionH>
              <wp:positionV relativeFrom="paragraph">
                <wp:posOffset>212090</wp:posOffset>
              </wp:positionV>
              <wp:extent cx="3200400" cy="228600"/>
              <wp:effectExtent l="0" t="2540" r="0" b="0"/>
              <wp:wrapNone/>
              <wp:docPr id="6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04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5A35E2" w14:textId="51DCACD0" w:rsidR="001B619F" w:rsidRPr="007A427E" w:rsidRDefault="001B619F" w:rsidP="007A427E">
                          <w:pPr>
                            <w:jc w:val="right"/>
                            <w:rPr>
                              <w:b/>
                              <w:sz w:val="16"/>
                              <w:szCs w:val="16"/>
                              <w:lang w:val="pt-PT"/>
                            </w:rPr>
                          </w:pPr>
                        </w:p>
                        <w:p w14:paraId="72D21902" w14:textId="77777777" w:rsidR="001B619F" w:rsidRPr="007A427E" w:rsidRDefault="001B619F" w:rsidP="007A427E">
                          <w:pPr>
                            <w:rPr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2EF306F" id="Text Box 9" o:spid="_x0000_s1027" type="#_x0000_t202" style="position:absolute;margin-left:3in;margin-top:16.7pt;width:252pt;height:1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uSutgIAAMA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" filled="f" stroked="f">
              <v:textbox>
                <w:txbxContent>
                  <w:p w14:paraId="6F5A35E2" w14:textId="51DCACD0" w:rsidR="001B619F" w:rsidRPr="007A427E" w:rsidRDefault="001B619F" w:rsidP="007A427E">
                    <w:pPr>
                      <w:jc w:val="right"/>
                      <w:rPr>
                        <w:b/>
                        <w:sz w:val="16"/>
                        <w:szCs w:val="16"/>
                        <w:lang w:val="pt-PT"/>
                      </w:rPr>
                    </w:pPr>
                  </w:p>
                  <w:p w14:paraId="72D21902" w14:textId="77777777" w:rsidR="001B619F" w:rsidRPr="007A427E" w:rsidRDefault="001B619F" w:rsidP="007A427E">
                    <w:pPr>
                      <w:rPr>
                        <w:lang w:val="pt-PT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2D21CB45" wp14:editId="1645369B">
              <wp:simplePos x="0" y="0"/>
              <wp:positionH relativeFrom="column">
                <wp:posOffset>-114300</wp:posOffset>
              </wp:positionH>
              <wp:positionV relativeFrom="paragraph">
                <wp:posOffset>-22860</wp:posOffset>
              </wp:positionV>
              <wp:extent cx="2514600" cy="624840"/>
              <wp:effectExtent l="0" t="0" r="0" b="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14600" cy="624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05D83F" w14:textId="6665C249" w:rsidR="001B619F" w:rsidRDefault="001B619F" w:rsidP="00ED3641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D21CB45" id="Text Box 2" o:spid="_x0000_s1028" type="#_x0000_t202" style="position:absolute;margin-left:-9pt;margin-top:-1.8pt;width:198pt;height:49.2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" filled="f" stroked="f">
              <v:textbox>
                <w:txbxContent>
                  <w:p w14:paraId="5005D83F" w14:textId="6665C249" w:rsidR="001B619F" w:rsidRDefault="001B619F" w:rsidP="00ED3641">
                    <w:pPr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9B1AC5" w14:textId="4CF999FE" w:rsidR="001B619F" w:rsidRDefault="00275D44" w:rsidP="00930818">
    <w:pPr>
      <w:pStyle w:val="Footer"/>
      <w:pBdr>
        <w:top w:val="single" w:sz="2" w:space="1" w:color="auto"/>
      </w:pBd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28A97B4" wp14:editId="1E9572E7">
              <wp:simplePos x="0" y="0"/>
              <wp:positionH relativeFrom="column">
                <wp:posOffset>5715000</wp:posOffset>
              </wp:positionH>
              <wp:positionV relativeFrom="paragraph">
                <wp:posOffset>-14605</wp:posOffset>
              </wp:positionV>
              <wp:extent cx="228600" cy="228600"/>
              <wp:effectExtent l="0" t="4445" r="0" b="0"/>
              <wp:wrapNone/>
              <wp:docPr id="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9F8138" w14:textId="77777777" w:rsidR="001B619F" w:rsidRPr="00ED3641" w:rsidRDefault="001B619F" w:rsidP="00F92E39">
                          <w:pPr>
                            <w:jc w:val="right"/>
                            <w:rPr>
                              <w:sz w:val="20"/>
                              <w:szCs w:val="20"/>
                            </w:rPr>
                          </w:pPr>
                          <w:r w:rsidRPr="00ED3641">
                            <w:rPr>
                              <w:rStyle w:val="PageNumber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ED3641">
                            <w:rPr>
                              <w:rStyle w:val="PageNumber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 w:rsidRPr="00ED3641">
                            <w:rPr>
                              <w:rStyle w:val="PageNumber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5F48F7">
                            <w:rPr>
                              <w:rStyle w:val="PageNumber"/>
                              <w:noProof/>
                              <w:sz w:val="20"/>
                              <w:szCs w:val="20"/>
                            </w:rPr>
                            <w:t>1</w:t>
                          </w:r>
                          <w:r w:rsidRPr="00ED3641">
                            <w:rPr>
                              <w:rStyle w:val="PageNumber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A97B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style="position:absolute;margin-left:450pt;margin-top:-1.15pt;width:18pt;height:1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" filled="f" stroked="f">
              <v:textbox>
                <w:txbxContent>
                  <w:p w14:paraId="2F9F8138" w14:textId="77777777" w:rsidR="001B619F" w:rsidRPr="00ED3641" w:rsidRDefault="001B619F" w:rsidP="00F92E39">
                    <w:pPr>
                      <w:jc w:val="right"/>
                      <w:rPr>
                        <w:sz w:val="20"/>
                        <w:szCs w:val="20"/>
                      </w:rPr>
                    </w:pPr>
                    <w:r w:rsidRPr="00ED3641">
                      <w:rPr>
                        <w:rStyle w:val="PageNumber"/>
                        <w:sz w:val="20"/>
                        <w:szCs w:val="20"/>
                      </w:rPr>
                      <w:fldChar w:fldCharType="begin"/>
                    </w:r>
                    <w:r w:rsidRPr="00ED3641">
                      <w:rPr>
                        <w:rStyle w:val="PageNumber"/>
                        <w:sz w:val="20"/>
                        <w:szCs w:val="20"/>
                      </w:rPr>
                      <w:instrText xml:space="preserve"> PAGE </w:instrText>
                    </w:r>
                    <w:r w:rsidRPr="00ED3641">
                      <w:rPr>
                        <w:rStyle w:val="PageNumber"/>
                        <w:sz w:val="20"/>
                        <w:szCs w:val="20"/>
                      </w:rPr>
                      <w:fldChar w:fldCharType="separate"/>
                    </w:r>
                    <w:r w:rsidR="005F48F7">
                      <w:rPr>
                        <w:rStyle w:val="PageNumber"/>
                        <w:noProof/>
                        <w:sz w:val="20"/>
                        <w:szCs w:val="20"/>
                      </w:rPr>
                      <w:t>1</w:t>
                    </w:r>
                    <w:r w:rsidRPr="00ED3641">
                      <w:rPr>
                        <w:rStyle w:val="PageNumber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9EAAC6F" wp14:editId="1D4EAE91">
              <wp:simplePos x="0" y="0"/>
              <wp:positionH relativeFrom="column">
                <wp:posOffset>-114300</wp:posOffset>
              </wp:positionH>
              <wp:positionV relativeFrom="paragraph">
                <wp:posOffset>-22860</wp:posOffset>
              </wp:positionV>
              <wp:extent cx="2400300" cy="624840"/>
              <wp:effectExtent l="0" t="0" r="0" b="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0300" cy="624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1274D3" w14:textId="5C8A6F7C" w:rsidR="001B619F" w:rsidRDefault="001B619F" w:rsidP="00930818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9EAAC6F" id="Text Box 5" o:spid="_x0000_s1030" type="#_x0000_t202" style="position:absolute;margin-left:-9pt;margin-top:-1.8pt;width:189pt;height:49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4ljquAIAAMA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" filled="f" stroked="f">
              <v:textbox>
                <w:txbxContent>
                  <w:p w14:paraId="7F1274D3" w14:textId="5C8A6F7C" w:rsidR="001B619F" w:rsidRDefault="001B619F" w:rsidP="00930818">
                    <w:pPr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CBEBAD" w14:textId="77777777" w:rsidR="00054CBA" w:rsidRDefault="00054CBA">
      <w:r>
        <w:separator/>
      </w:r>
    </w:p>
  </w:footnote>
  <w:footnote w:type="continuationSeparator" w:id="0">
    <w:p w14:paraId="7C6F34C5" w14:textId="77777777" w:rsidR="00054CBA" w:rsidRDefault="00054C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773FA6" w14:textId="77777777" w:rsidR="001B619F" w:rsidRDefault="001B619F" w:rsidP="005031E0">
    <w:pPr>
      <w:pStyle w:val="Header"/>
    </w:pPr>
  </w:p>
  <w:p w14:paraId="48D1926E" w14:textId="77777777" w:rsidR="001B619F" w:rsidRDefault="001B619F" w:rsidP="005031E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436DB"/>
    <w:multiLevelType w:val="hybridMultilevel"/>
    <w:tmpl w:val="8A00B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D1C7D"/>
    <w:multiLevelType w:val="hybridMultilevel"/>
    <w:tmpl w:val="A4028F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EC516B"/>
    <w:multiLevelType w:val="hybridMultilevel"/>
    <w:tmpl w:val="5D1A2A64"/>
    <w:lvl w:ilvl="0" w:tplc="1768489A">
      <w:start w:val="6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68D7464"/>
    <w:multiLevelType w:val="hybridMultilevel"/>
    <w:tmpl w:val="426A7198"/>
    <w:lvl w:ilvl="0" w:tplc="AFB4F7C0">
      <w:start w:val="4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C50CE0"/>
    <w:multiLevelType w:val="hybridMultilevel"/>
    <w:tmpl w:val="87820886"/>
    <w:lvl w:ilvl="0" w:tplc="1768489A">
      <w:start w:val="7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1761BC6"/>
    <w:multiLevelType w:val="hybridMultilevel"/>
    <w:tmpl w:val="41E8BC1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5EF35E5"/>
    <w:multiLevelType w:val="hybridMultilevel"/>
    <w:tmpl w:val="D402D58E"/>
    <w:lvl w:ilvl="0" w:tplc="89480FF6">
      <w:numFmt w:val="bullet"/>
      <w:lvlText w:val="–"/>
      <w:lvlJc w:val="left"/>
      <w:pPr>
        <w:tabs>
          <w:tab w:val="num" w:pos="1091"/>
        </w:tabs>
        <w:ind w:left="1091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11"/>
        </w:tabs>
        <w:ind w:left="18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31"/>
        </w:tabs>
        <w:ind w:left="25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51"/>
        </w:tabs>
        <w:ind w:left="32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71"/>
        </w:tabs>
        <w:ind w:left="39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91"/>
        </w:tabs>
        <w:ind w:left="46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11"/>
        </w:tabs>
        <w:ind w:left="54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31"/>
        </w:tabs>
        <w:ind w:left="61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51"/>
        </w:tabs>
        <w:ind w:left="6851" w:hanging="360"/>
      </w:pPr>
      <w:rPr>
        <w:rFonts w:ascii="Wingdings" w:hAnsi="Wingdings" w:hint="default"/>
      </w:rPr>
    </w:lvl>
  </w:abstractNum>
  <w:abstractNum w:abstractNumId="7" w15:restartNumberingAfterBreak="0">
    <w:nsid w:val="16073748"/>
    <w:multiLevelType w:val="hybridMultilevel"/>
    <w:tmpl w:val="12E09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D81ED1"/>
    <w:multiLevelType w:val="hybridMultilevel"/>
    <w:tmpl w:val="673A8E38"/>
    <w:lvl w:ilvl="0" w:tplc="7D80F44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6F6714"/>
    <w:multiLevelType w:val="hybridMultilevel"/>
    <w:tmpl w:val="B17A2F34"/>
    <w:lvl w:ilvl="0" w:tplc="95F21428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2935F1"/>
    <w:multiLevelType w:val="hybridMultilevel"/>
    <w:tmpl w:val="805602E6"/>
    <w:lvl w:ilvl="0" w:tplc="0418000F">
      <w:start w:val="1"/>
      <w:numFmt w:val="decimal"/>
      <w:lvlText w:val="%1."/>
      <w:lvlJc w:val="left"/>
      <w:pPr>
        <w:ind w:left="786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425255"/>
    <w:multiLevelType w:val="hybridMultilevel"/>
    <w:tmpl w:val="805602E6"/>
    <w:lvl w:ilvl="0" w:tplc="0418000F">
      <w:start w:val="1"/>
      <w:numFmt w:val="decimal"/>
      <w:lvlText w:val="%1."/>
      <w:lvlJc w:val="left"/>
      <w:pPr>
        <w:ind w:left="786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7C32E3"/>
    <w:multiLevelType w:val="hybridMultilevel"/>
    <w:tmpl w:val="458EA79C"/>
    <w:lvl w:ilvl="0" w:tplc="EA32339C">
      <w:start w:val="1"/>
      <w:numFmt w:val="decimal"/>
      <w:pStyle w:val="StyleNormalenunt"/>
      <w:lvlText w:val="%1."/>
      <w:lvlJc w:val="left"/>
      <w:pPr>
        <w:tabs>
          <w:tab w:val="num" w:pos="360"/>
        </w:tabs>
        <w:ind w:left="360" w:firstLine="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B840F9"/>
    <w:multiLevelType w:val="hybridMultilevel"/>
    <w:tmpl w:val="43C40F7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9830A65"/>
    <w:multiLevelType w:val="hybridMultilevel"/>
    <w:tmpl w:val="FD1A67B4"/>
    <w:lvl w:ilvl="0" w:tplc="7D80F44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DAD5651"/>
    <w:multiLevelType w:val="hybridMultilevel"/>
    <w:tmpl w:val="81EE2E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A43A72"/>
    <w:multiLevelType w:val="hybridMultilevel"/>
    <w:tmpl w:val="C78823DC"/>
    <w:lvl w:ilvl="0" w:tplc="1768489A">
      <w:start w:val="6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78F23758"/>
    <w:multiLevelType w:val="hybridMultilevel"/>
    <w:tmpl w:val="5EAA1946"/>
    <w:lvl w:ilvl="0" w:tplc="0F4C225E">
      <w:start w:val="1"/>
      <w:numFmt w:val="decimal"/>
      <w:lvlText w:val="%1."/>
      <w:lvlJc w:val="left"/>
      <w:pPr>
        <w:ind w:left="1800" w:hanging="360"/>
      </w:pPr>
      <w:rPr>
        <w:rFonts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8"/>
  </w:num>
  <w:num w:numId="2">
    <w:abstractNumId w:val="12"/>
  </w:num>
  <w:num w:numId="3">
    <w:abstractNumId w:val="16"/>
  </w:num>
  <w:num w:numId="4">
    <w:abstractNumId w:val="14"/>
  </w:num>
  <w:num w:numId="5">
    <w:abstractNumId w:val="2"/>
  </w:num>
  <w:num w:numId="6">
    <w:abstractNumId w:val="4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0"/>
  </w:num>
  <w:num w:numId="10">
    <w:abstractNumId w:val="12"/>
    <w:lvlOverride w:ilvl="0">
      <w:startOverride w:val="35"/>
    </w:lvlOverride>
  </w:num>
  <w:num w:numId="11">
    <w:abstractNumId w:val="15"/>
  </w:num>
  <w:num w:numId="12">
    <w:abstractNumId w:val="9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26"/>
    </w:lvlOverride>
  </w:num>
  <w:num w:numId="15">
    <w:abstractNumId w:val="7"/>
  </w:num>
  <w:num w:numId="16">
    <w:abstractNumId w:val="11"/>
  </w:num>
  <w:num w:numId="17">
    <w:abstractNumId w:val="10"/>
  </w:num>
  <w:num w:numId="18">
    <w:abstractNumId w:val="6"/>
  </w:num>
  <w:num w:numId="19">
    <w:abstractNumId w:val="17"/>
  </w:num>
  <w:num w:numId="20">
    <w:abstractNumId w:val="3"/>
  </w:num>
  <w:num w:numId="21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92F"/>
    <w:rsid w:val="000058A6"/>
    <w:rsid w:val="0001614F"/>
    <w:rsid w:val="00021455"/>
    <w:rsid w:val="000350DE"/>
    <w:rsid w:val="00036BDA"/>
    <w:rsid w:val="00040EFD"/>
    <w:rsid w:val="000422F7"/>
    <w:rsid w:val="00044E02"/>
    <w:rsid w:val="00046E6F"/>
    <w:rsid w:val="00054CBA"/>
    <w:rsid w:val="00054CFD"/>
    <w:rsid w:val="0005777F"/>
    <w:rsid w:val="00061371"/>
    <w:rsid w:val="00062291"/>
    <w:rsid w:val="00067C2F"/>
    <w:rsid w:val="000701DB"/>
    <w:rsid w:val="000709D9"/>
    <w:rsid w:val="0007670C"/>
    <w:rsid w:val="00077F9C"/>
    <w:rsid w:val="00081D31"/>
    <w:rsid w:val="0009153C"/>
    <w:rsid w:val="000932C0"/>
    <w:rsid w:val="000937D3"/>
    <w:rsid w:val="00094129"/>
    <w:rsid w:val="00094F09"/>
    <w:rsid w:val="000952A3"/>
    <w:rsid w:val="000A17C6"/>
    <w:rsid w:val="000A2CCB"/>
    <w:rsid w:val="000A2F10"/>
    <w:rsid w:val="000A490A"/>
    <w:rsid w:val="000A6906"/>
    <w:rsid w:val="000A70FF"/>
    <w:rsid w:val="000B2E24"/>
    <w:rsid w:val="000C13C1"/>
    <w:rsid w:val="000D2B67"/>
    <w:rsid w:val="000D435B"/>
    <w:rsid w:val="000E5A97"/>
    <w:rsid w:val="000E6B5E"/>
    <w:rsid w:val="000E7220"/>
    <w:rsid w:val="000F5D43"/>
    <w:rsid w:val="000F618D"/>
    <w:rsid w:val="000F6C99"/>
    <w:rsid w:val="001029F6"/>
    <w:rsid w:val="00102CB9"/>
    <w:rsid w:val="00112439"/>
    <w:rsid w:val="00120FE7"/>
    <w:rsid w:val="001216B9"/>
    <w:rsid w:val="00123356"/>
    <w:rsid w:val="001259A4"/>
    <w:rsid w:val="00130BB5"/>
    <w:rsid w:val="001466BD"/>
    <w:rsid w:val="00146CC5"/>
    <w:rsid w:val="001501D7"/>
    <w:rsid w:val="001517E0"/>
    <w:rsid w:val="001552C7"/>
    <w:rsid w:val="0015560C"/>
    <w:rsid w:val="00157F66"/>
    <w:rsid w:val="001600DD"/>
    <w:rsid w:val="00161401"/>
    <w:rsid w:val="00162616"/>
    <w:rsid w:val="00163537"/>
    <w:rsid w:val="00170ABA"/>
    <w:rsid w:val="0017491B"/>
    <w:rsid w:val="00177A0E"/>
    <w:rsid w:val="00183308"/>
    <w:rsid w:val="00184154"/>
    <w:rsid w:val="00185CDC"/>
    <w:rsid w:val="00191637"/>
    <w:rsid w:val="001950D5"/>
    <w:rsid w:val="001963BC"/>
    <w:rsid w:val="001A00DA"/>
    <w:rsid w:val="001A640B"/>
    <w:rsid w:val="001B619F"/>
    <w:rsid w:val="001C0148"/>
    <w:rsid w:val="001C0BFE"/>
    <w:rsid w:val="001C714A"/>
    <w:rsid w:val="001D202E"/>
    <w:rsid w:val="001F1150"/>
    <w:rsid w:val="001F4BB7"/>
    <w:rsid w:val="00200372"/>
    <w:rsid w:val="00202769"/>
    <w:rsid w:val="00232739"/>
    <w:rsid w:val="00234D0B"/>
    <w:rsid w:val="00236ED4"/>
    <w:rsid w:val="002406EF"/>
    <w:rsid w:val="0024263B"/>
    <w:rsid w:val="002440CB"/>
    <w:rsid w:val="00246C0B"/>
    <w:rsid w:val="00251665"/>
    <w:rsid w:val="0025258A"/>
    <w:rsid w:val="0025259B"/>
    <w:rsid w:val="00255088"/>
    <w:rsid w:val="002579AA"/>
    <w:rsid w:val="00266107"/>
    <w:rsid w:val="00267494"/>
    <w:rsid w:val="00275D44"/>
    <w:rsid w:val="00280A14"/>
    <w:rsid w:val="002A0016"/>
    <w:rsid w:val="002A43D9"/>
    <w:rsid w:val="002A5D70"/>
    <w:rsid w:val="002B4700"/>
    <w:rsid w:val="002B59F9"/>
    <w:rsid w:val="002B6A62"/>
    <w:rsid w:val="002B7D00"/>
    <w:rsid w:val="002D0A63"/>
    <w:rsid w:val="002D19F3"/>
    <w:rsid w:val="002D64D4"/>
    <w:rsid w:val="002E43AD"/>
    <w:rsid w:val="002E49EF"/>
    <w:rsid w:val="002E6C19"/>
    <w:rsid w:val="00306820"/>
    <w:rsid w:val="00313507"/>
    <w:rsid w:val="003156CF"/>
    <w:rsid w:val="0032493E"/>
    <w:rsid w:val="00325E7B"/>
    <w:rsid w:val="00335036"/>
    <w:rsid w:val="0033605F"/>
    <w:rsid w:val="00342537"/>
    <w:rsid w:val="00343D26"/>
    <w:rsid w:val="00343DB6"/>
    <w:rsid w:val="0034477D"/>
    <w:rsid w:val="00350AC8"/>
    <w:rsid w:val="00353884"/>
    <w:rsid w:val="00354E4D"/>
    <w:rsid w:val="00357CD0"/>
    <w:rsid w:val="00360C8A"/>
    <w:rsid w:val="00364D9E"/>
    <w:rsid w:val="003725D3"/>
    <w:rsid w:val="00382B39"/>
    <w:rsid w:val="0039191B"/>
    <w:rsid w:val="003971D6"/>
    <w:rsid w:val="003A2A36"/>
    <w:rsid w:val="003B2699"/>
    <w:rsid w:val="003B272F"/>
    <w:rsid w:val="003B7151"/>
    <w:rsid w:val="003B75B5"/>
    <w:rsid w:val="003C2775"/>
    <w:rsid w:val="003C60A1"/>
    <w:rsid w:val="003E1938"/>
    <w:rsid w:val="003E3E52"/>
    <w:rsid w:val="003E5160"/>
    <w:rsid w:val="003E528F"/>
    <w:rsid w:val="003F00A3"/>
    <w:rsid w:val="003F05E0"/>
    <w:rsid w:val="003F3D83"/>
    <w:rsid w:val="0040246F"/>
    <w:rsid w:val="00404245"/>
    <w:rsid w:val="00404600"/>
    <w:rsid w:val="00405FFA"/>
    <w:rsid w:val="0040610F"/>
    <w:rsid w:val="004119DA"/>
    <w:rsid w:val="0041243A"/>
    <w:rsid w:val="004159B5"/>
    <w:rsid w:val="00416098"/>
    <w:rsid w:val="00417616"/>
    <w:rsid w:val="004328A7"/>
    <w:rsid w:val="00437036"/>
    <w:rsid w:val="004413D1"/>
    <w:rsid w:val="00444F91"/>
    <w:rsid w:val="00445337"/>
    <w:rsid w:val="00455819"/>
    <w:rsid w:val="004561D3"/>
    <w:rsid w:val="00462B2D"/>
    <w:rsid w:val="004657E1"/>
    <w:rsid w:val="00470393"/>
    <w:rsid w:val="00471BF9"/>
    <w:rsid w:val="0047448C"/>
    <w:rsid w:val="004753CE"/>
    <w:rsid w:val="0047631D"/>
    <w:rsid w:val="00481B96"/>
    <w:rsid w:val="00483C1F"/>
    <w:rsid w:val="00485137"/>
    <w:rsid w:val="00485466"/>
    <w:rsid w:val="00487E2C"/>
    <w:rsid w:val="004A07B3"/>
    <w:rsid w:val="004A3202"/>
    <w:rsid w:val="004A332D"/>
    <w:rsid w:val="004A7C33"/>
    <w:rsid w:val="004B01C8"/>
    <w:rsid w:val="004B26F5"/>
    <w:rsid w:val="004B4879"/>
    <w:rsid w:val="004B60E4"/>
    <w:rsid w:val="004C3EC4"/>
    <w:rsid w:val="004D1932"/>
    <w:rsid w:val="004D394C"/>
    <w:rsid w:val="004D679C"/>
    <w:rsid w:val="004D69CA"/>
    <w:rsid w:val="004D7339"/>
    <w:rsid w:val="004E2267"/>
    <w:rsid w:val="004F7605"/>
    <w:rsid w:val="005031E0"/>
    <w:rsid w:val="0051232D"/>
    <w:rsid w:val="005151E7"/>
    <w:rsid w:val="005158FF"/>
    <w:rsid w:val="00517780"/>
    <w:rsid w:val="00521555"/>
    <w:rsid w:val="005359D1"/>
    <w:rsid w:val="005456FD"/>
    <w:rsid w:val="0054719E"/>
    <w:rsid w:val="00554F1F"/>
    <w:rsid w:val="00556DE1"/>
    <w:rsid w:val="0056045A"/>
    <w:rsid w:val="00562F28"/>
    <w:rsid w:val="00564677"/>
    <w:rsid w:val="00564E1B"/>
    <w:rsid w:val="005740E3"/>
    <w:rsid w:val="00575AB5"/>
    <w:rsid w:val="005777EA"/>
    <w:rsid w:val="005873DA"/>
    <w:rsid w:val="005903E1"/>
    <w:rsid w:val="005978A1"/>
    <w:rsid w:val="005B12D4"/>
    <w:rsid w:val="005B696B"/>
    <w:rsid w:val="005C155B"/>
    <w:rsid w:val="005C325C"/>
    <w:rsid w:val="005C7A25"/>
    <w:rsid w:val="005F48F7"/>
    <w:rsid w:val="005F55BE"/>
    <w:rsid w:val="005F5710"/>
    <w:rsid w:val="0060286F"/>
    <w:rsid w:val="00603A28"/>
    <w:rsid w:val="00626A4F"/>
    <w:rsid w:val="00630A49"/>
    <w:rsid w:val="0063306B"/>
    <w:rsid w:val="0064089E"/>
    <w:rsid w:val="00640BEC"/>
    <w:rsid w:val="006414C0"/>
    <w:rsid w:val="006447AC"/>
    <w:rsid w:val="006454CC"/>
    <w:rsid w:val="0065231F"/>
    <w:rsid w:val="006524F5"/>
    <w:rsid w:val="00664F58"/>
    <w:rsid w:val="00665A91"/>
    <w:rsid w:val="00665DEC"/>
    <w:rsid w:val="00666E30"/>
    <w:rsid w:val="00673BF5"/>
    <w:rsid w:val="00675F31"/>
    <w:rsid w:val="006801C9"/>
    <w:rsid w:val="00686BF6"/>
    <w:rsid w:val="00692C30"/>
    <w:rsid w:val="006A116C"/>
    <w:rsid w:val="006B001D"/>
    <w:rsid w:val="006B0FEA"/>
    <w:rsid w:val="006B5E2B"/>
    <w:rsid w:val="006C0718"/>
    <w:rsid w:val="006C4FE7"/>
    <w:rsid w:val="006D0DB0"/>
    <w:rsid w:val="006D1473"/>
    <w:rsid w:val="006D23CE"/>
    <w:rsid w:val="006E0F31"/>
    <w:rsid w:val="006E1FB9"/>
    <w:rsid w:val="006E2A5F"/>
    <w:rsid w:val="006E4D5D"/>
    <w:rsid w:val="006F1ADF"/>
    <w:rsid w:val="006F269C"/>
    <w:rsid w:val="006F3CF2"/>
    <w:rsid w:val="006F7D13"/>
    <w:rsid w:val="00705636"/>
    <w:rsid w:val="00705AD5"/>
    <w:rsid w:val="007072DF"/>
    <w:rsid w:val="0071027C"/>
    <w:rsid w:val="0071149C"/>
    <w:rsid w:val="00713F4E"/>
    <w:rsid w:val="00715E28"/>
    <w:rsid w:val="00716403"/>
    <w:rsid w:val="00727A7A"/>
    <w:rsid w:val="007309B0"/>
    <w:rsid w:val="007507C6"/>
    <w:rsid w:val="00752000"/>
    <w:rsid w:val="0075420D"/>
    <w:rsid w:val="00772072"/>
    <w:rsid w:val="00775423"/>
    <w:rsid w:val="00777BAF"/>
    <w:rsid w:val="00787AE2"/>
    <w:rsid w:val="00793152"/>
    <w:rsid w:val="007A427E"/>
    <w:rsid w:val="007A5E7C"/>
    <w:rsid w:val="007B070A"/>
    <w:rsid w:val="007B59EE"/>
    <w:rsid w:val="007B771B"/>
    <w:rsid w:val="007B79AF"/>
    <w:rsid w:val="007C425B"/>
    <w:rsid w:val="007C5DF6"/>
    <w:rsid w:val="007D692F"/>
    <w:rsid w:val="007E1DEC"/>
    <w:rsid w:val="007E20E8"/>
    <w:rsid w:val="007E3D4B"/>
    <w:rsid w:val="007E6DF5"/>
    <w:rsid w:val="007E75C7"/>
    <w:rsid w:val="007F3390"/>
    <w:rsid w:val="007F72A6"/>
    <w:rsid w:val="00803591"/>
    <w:rsid w:val="00816279"/>
    <w:rsid w:val="008273CA"/>
    <w:rsid w:val="0083558A"/>
    <w:rsid w:val="00837E38"/>
    <w:rsid w:val="00850EFE"/>
    <w:rsid w:val="008522FD"/>
    <w:rsid w:val="008523AC"/>
    <w:rsid w:val="00852494"/>
    <w:rsid w:val="00855A94"/>
    <w:rsid w:val="008571D1"/>
    <w:rsid w:val="00860F31"/>
    <w:rsid w:val="00864FA4"/>
    <w:rsid w:val="008678A2"/>
    <w:rsid w:val="00872092"/>
    <w:rsid w:val="008739F1"/>
    <w:rsid w:val="00875559"/>
    <w:rsid w:val="008759A2"/>
    <w:rsid w:val="00885803"/>
    <w:rsid w:val="00895EF6"/>
    <w:rsid w:val="008A1CDA"/>
    <w:rsid w:val="008A7616"/>
    <w:rsid w:val="008B22CB"/>
    <w:rsid w:val="008B3CA5"/>
    <w:rsid w:val="008B515D"/>
    <w:rsid w:val="008B51CF"/>
    <w:rsid w:val="008B590C"/>
    <w:rsid w:val="008C7514"/>
    <w:rsid w:val="008C754A"/>
    <w:rsid w:val="008D5184"/>
    <w:rsid w:val="008D5F5B"/>
    <w:rsid w:val="008D7FB9"/>
    <w:rsid w:val="008E70EE"/>
    <w:rsid w:val="008F76A3"/>
    <w:rsid w:val="009014E7"/>
    <w:rsid w:val="00907259"/>
    <w:rsid w:val="00916A7A"/>
    <w:rsid w:val="009201A5"/>
    <w:rsid w:val="009207FC"/>
    <w:rsid w:val="00924C81"/>
    <w:rsid w:val="009253EE"/>
    <w:rsid w:val="00927239"/>
    <w:rsid w:val="00930818"/>
    <w:rsid w:val="009444CE"/>
    <w:rsid w:val="009657D7"/>
    <w:rsid w:val="0097384D"/>
    <w:rsid w:val="0097606E"/>
    <w:rsid w:val="009771D7"/>
    <w:rsid w:val="009864DD"/>
    <w:rsid w:val="00986D4F"/>
    <w:rsid w:val="009901CE"/>
    <w:rsid w:val="00996A46"/>
    <w:rsid w:val="009A114E"/>
    <w:rsid w:val="009A21A3"/>
    <w:rsid w:val="009A390A"/>
    <w:rsid w:val="009B0C01"/>
    <w:rsid w:val="009C2698"/>
    <w:rsid w:val="009E4713"/>
    <w:rsid w:val="009E5B36"/>
    <w:rsid w:val="00A02A27"/>
    <w:rsid w:val="00A06D06"/>
    <w:rsid w:val="00A07918"/>
    <w:rsid w:val="00A10599"/>
    <w:rsid w:val="00A12A50"/>
    <w:rsid w:val="00A406D3"/>
    <w:rsid w:val="00A464F3"/>
    <w:rsid w:val="00A47C35"/>
    <w:rsid w:val="00A602EB"/>
    <w:rsid w:val="00A62711"/>
    <w:rsid w:val="00A822F2"/>
    <w:rsid w:val="00A832BC"/>
    <w:rsid w:val="00A87961"/>
    <w:rsid w:val="00A93690"/>
    <w:rsid w:val="00AA1A3D"/>
    <w:rsid w:val="00AA606B"/>
    <w:rsid w:val="00AB1D2A"/>
    <w:rsid w:val="00AB6436"/>
    <w:rsid w:val="00AC28D8"/>
    <w:rsid w:val="00AD3FC4"/>
    <w:rsid w:val="00AD4F72"/>
    <w:rsid w:val="00AD57D8"/>
    <w:rsid w:val="00AD7B51"/>
    <w:rsid w:val="00AE17DF"/>
    <w:rsid w:val="00AE4E42"/>
    <w:rsid w:val="00AE6CAE"/>
    <w:rsid w:val="00B23D6C"/>
    <w:rsid w:val="00B25359"/>
    <w:rsid w:val="00B25F14"/>
    <w:rsid w:val="00B27F1D"/>
    <w:rsid w:val="00B345D6"/>
    <w:rsid w:val="00B36275"/>
    <w:rsid w:val="00B44670"/>
    <w:rsid w:val="00B44C63"/>
    <w:rsid w:val="00B502FA"/>
    <w:rsid w:val="00B51BF4"/>
    <w:rsid w:val="00B53C01"/>
    <w:rsid w:val="00B7352A"/>
    <w:rsid w:val="00B76C1D"/>
    <w:rsid w:val="00B8638D"/>
    <w:rsid w:val="00B8791C"/>
    <w:rsid w:val="00BB0656"/>
    <w:rsid w:val="00BC1302"/>
    <w:rsid w:val="00BC638E"/>
    <w:rsid w:val="00BD0650"/>
    <w:rsid w:val="00BD1D24"/>
    <w:rsid w:val="00BE190D"/>
    <w:rsid w:val="00BE2C2C"/>
    <w:rsid w:val="00BE566C"/>
    <w:rsid w:val="00BE5802"/>
    <w:rsid w:val="00BF2409"/>
    <w:rsid w:val="00C00869"/>
    <w:rsid w:val="00C02975"/>
    <w:rsid w:val="00C054FF"/>
    <w:rsid w:val="00C05D21"/>
    <w:rsid w:val="00C10840"/>
    <w:rsid w:val="00C127D4"/>
    <w:rsid w:val="00C21765"/>
    <w:rsid w:val="00C21B92"/>
    <w:rsid w:val="00C230C5"/>
    <w:rsid w:val="00C23DEB"/>
    <w:rsid w:val="00C25083"/>
    <w:rsid w:val="00C27871"/>
    <w:rsid w:val="00C3210A"/>
    <w:rsid w:val="00C36907"/>
    <w:rsid w:val="00C37185"/>
    <w:rsid w:val="00C44728"/>
    <w:rsid w:val="00C45F7F"/>
    <w:rsid w:val="00C5001D"/>
    <w:rsid w:val="00C500DE"/>
    <w:rsid w:val="00C514F2"/>
    <w:rsid w:val="00C51825"/>
    <w:rsid w:val="00C51840"/>
    <w:rsid w:val="00C52892"/>
    <w:rsid w:val="00C569C9"/>
    <w:rsid w:val="00C623F6"/>
    <w:rsid w:val="00C62F17"/>
    <w:rsid w:val="00C7037F"/>
    <w:rsid w:val="00C72FA8"/>
    <w:rsid w:val="00C74F39"/>
    <w:rsid w:val="00C8343B"/>
    <w:rsid w:val="00C85B9D"/>
    <w:rsid w:val="00C9419A"/>
    <w:rsid w:val="00C94A18"/>
    <w:rsid w:val="00CB03F0"/>
    <w:rsid w:val="00CB202F"/>
    <w:rsid w:val="00CC2690"/>
    <w:rsid w:val="00CC45BC"/>
    <w:rsid w:val="00CD29EF"/>
    <w:rsid w:val="00CD3322"/>
    <w:rsid w:val="00CE66AA"/>
    <w:rsid w:val="00CE6E0F"/>
    <w:rsid w:val="00CF52C9"/>
    <w:rsid w:val="00CF69D6"/>
    <w:rsid w:val="00D03A00"/>
    <w:rsid w:val="00D05CF3"/>
    <w:rsid w:val="00D1094D"/>
    <w:rsid w:val="00D20227"/>
    <w:rsid w:val="00D20AF5"/>
    <w:rsid w:val="00D22A31"/>
    <w:rsid w:val="00D32622"/>
    <w:rsid w:val="00D37469"/>
    <w:rsid w:val="00D40973"/>
    <w:rsid w:val="00D40C10"/>
    <w:rsid w:val="00D4220B"/>
    <w:rsid w:val="00D424CC"/>
    <w:rsid w:val="00D4428D"/>
    <w:rsid w:val="00D46673"/>
    <w:rsid w:val="00D57E66"/>
    <w:rsid w:val="00D67B3B"/>
    <w:rsid w:val="00D8387A"/>
    <w:rsid w:val="00D8445D"/>
    <w:rsid w:val="00D85F9F"/>
    <w:rsid w:val="00D86CA3"/>
    <w:rsid w:val="00D86E4F"/>
    <w:rsid w:val="00D907CA"/>
    <w:rsid w:val="00D914BF"/>
    <w:rsid w:val="00D97401"/>
    <w:rsid w:val="00DA18DA"/>
    <w:rsid w:val="00DA5A8C"/>
    <w:rsid w:val="00DA6DCB"/>
    <w:rsid w:val="00DA79D8"/>
    <w:rsid w:val="00DB648B"/>
    <w:rsid w:val="00DC2CA9"/>
    <w:rsid w:val="00DC323B"/>
    <w:rsid w:val="00DD0FA3"/>
    <w:rsid w:val="00DD38AD"/>
    <w:rsid w:val="00DD58B0"/>
    <w:rsid w:val="00DE31ED"/>
    <w:rsid w:val="00DE5CDC"/>
    <w:rsid w:val="00DE75D7"/>
    <w:rsid w:val="00DF14A4"/>
    <w:rsid w:val="00DF530E"/>
    <w:rsid w:val="00E05178"/>
    <w:rsid w:val="00E14630"/>
    <w:rsid w:val="00E214D1"/>
    <w:rsid w:val="00E21593"/>
    <w:rsid w:val="00E23740"/>
    <w:rsid w:val="00E2531A"/>
    <w:rsid w:val="00E254DE"/>
    <w:rsid w:val="00E27572"/>
    <w:rsid w:val="00E30FEA"/>
    <w:rsid w:val="00E364B0"/>
    <w:rsid w:val="00E372F3"/>
    <w:rsid w:val="00E458AE"/>
    <w:rsid w:val="00E46FB8"/>
    <w:rsid w:val="00E523A3"/>
    <w:rsid w:val="00E5273A"/>
    <w:rsid w:val="00E56012"/>
    <w:rsid w:val="00E56EDB"/>
    <w:rsid w:val="00E60AEA"/>
    <w:rsid w:val="00E60C43"/>
    <w:rsid w:val="00E615CA"/>
    <w:rsid w:val="00E774E2"/>
    <w:rsid w:val="00E777FE"/>
    <w:rsid w:val="00E83622"/>
    <w:rsid w:val="00E87B8D"/>
    <w:rsid w:val="00E91E91"/>
    <w:rsid w:val="00E949CB"/>
    <w:rsid w:val="00E9636D"/>
    <w:rsid w:val="00EA2003"/>
    <w:rsid w:val="00EA2685"/>
    <w:rsid w:val="00EA397C"/>
    <w:rsid w:val="00EB10EA"/>
    <w:rsid w:val="00EC3F4A"/>
    <w:rsid w:val="00EC42AE"/>
    <w:rsid w:val="00ED2512"/>
    <w:rsid w:val="00ED2AE0"/>
    <w:rsid w:val="00ED3641"/>
    <w:rsid w:val="00ED612B"/>
    <w:rsid w:val="00EE00FC"/>
    <w:rsid w:val="00EE1432"/>
    <w:rsid w:val="00EE3503"/>
    <w:rsid w:val="00EF56A4"/>
    <w:rsid w:val="00EF661A"/>
    <w:rsid w:val="00F06A9E"/>
    <w:rsid w:val="00F06EBC"/>
    <w:rsid w:val="00F10255"/>
    <w:rsid w:val="00F11E6A"/>
    <w:rsid w:val="00F1696B"/>
    <w:rsid w:val="00F218B3"/>
    <w:rsid w:val="00F220C6"/>
    <w:rsid w:val="00F2357C"/>
    <w:rsid w:val="00F26045"/>
    <w:rsid w:val="00F3019F"/>
    <w:rsid w:val="00F30350"/>
    <w:rsid w:val="00F32488"/>
    <w:rsid w:val="00F36DA5"/>
    <w:rsid w:val="00F47EB1"/>
    <w:rsid w:val="00F47F46"/>
    <w:rsid w:val="00F50023"/>
    <w:rsid w:val="00F520D3"/>
    <w:rsid w:val="00F54AD5"/>
    <w:rsid w:val="00F6087E"/>
    <w:rsid w:val="00F77C84"/>
    <w:rsid w:val="00F8186B"/>
    <w:rsid w:val="00F87739"/>
    <w:rsid w:val="00F91F03"/>
    <w:rsid w:val="00F92E39"/>
    <w:rsid w:val="00F931C1"/>
    <w:rsid w:val="00F95905"/>
    <w:rsid w:val="00FA48CA"/>
    <w:rsid w:val="00FB437A"/>
    <w:rsid w:val="00FB6865"/>
    <w:rsid w:val="00FD4BD0"/>
    <w:rsid w:val="00FE5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732C0A"/>
  <w15:chartTrackingRefBased/>
  <w15:docId w15:val="{38C92DD1-D378-4F0C-A788-63C97F789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692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0D2B67"/>
    <w:pPr>
      <w:keepNext/>
      <w:outlineLvl w:val="0"/>
    </w:pPr>
    <w:rPr>
      <w:b/>
      <w:bCs/>
      <w:sz w:val="28"/>
      <w:lang w:val="ro-RO"/>
    </w:rPr>
  </w:style>
  <w:style w:type="paragraph" w:styleId="Heading2">
    <w:name w:val="heading 2"/>
    <w:basedOn w:val="Normal"/>
    <w:next w:val="Normal"/>
    <w:qFormat/>
    <w:rsid w:val="000D2B67"/>
    <w:pPr>
      <w:keepNext/>
      <w:outlineLvl w:val="1"/>
    </w:pPr>
    <w:rPr>
      <w:b/>
      <w:bCs/>
      <w:sz w:val="32"/>
      <w:lang w:val="ro-RO"/>
    </w:rPr>
  </w:style>
  <w:style w:type="paragraph" w:styleId="Heading4">
    <w:name w:val="heading 4"/>
    <w:basedOn w:val="Normal"/>
    <w:next w:val="Normal"/>
    <w:qFormat/>
    <w:rsid w:val="000D2B67"/>
    <w:pPr>
      <w:keepNext/>
      <w:jc w:val="center"/>
      <w:outlineLvl w:val="3"/>
    </w:pPr>
    <w:rPr>
      <w:rFonts w:ascii="Bookman Old Style" w:hAnsi="Bookman Old Style"/>
      <w:b/>
      <w:sz w:val="28"/>
      <w:u w:val="single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47EB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F47EB1"/>
    <w:pPr>
      <w:tabs>
        <w:tab w:val="center" w:pos="4153"/>
        <w:tab w:val="right" w:pos="8306"/>
      </w:tabs>
    </w:pPr>
  </w:style>
  <w:style w:type="character" w:styleId="Hyperlink">
    <w:name w:val="Hyperlink"/>
    <w:rsid w:val="00ED3641"/>
    <w:rPr>
      <w:color w:val="0000FF"/>
      <w:u w:val="single"/>
    </w:rPr>
  </w:style>
  <w:style w:type="character" w:styleId="PageNumber">
    <w:name w:val="page number"/>
    <w:basedOn w:val="DefaultParagraphFont"/>
    <w:rsid w:val="00ED3641"/>
  </w:style>
  <w:style w:type="paragraph" w:customStyle="1" w:styleId="StyleJustified">
    <w:name w:val="Style Justified"/>
    <w:basedOn w:val="Normal"/>
    <w:rsid w:val="00485466"/>
    <w:pPr>
      <w:jc w:val="both"/>
    </w:pPr>
    <w:rPr>
      <w:szCs w:val="20"/>
    </w:rPr>
  </w:style>
  <w:style w:type="table" w:styleId="TableGrid">
    <w:name w:val="Table Grid"/>
    <w:basedOn w:val="TableNormal"/>
    <w:rsid w:val="006F26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7D692F"/>
    <w:pPr>
      <w:jc w:val="center"/>
    </w:pPr>
    <w:rPr>
      <w:rFonts w:ascii="Book Antiqua" w:hAnsi="Book Antiqua"/>
      <w:sz w:val="36"/>
      <w:szCs w:val="36"/>
      <w:lang w:val="ro-RO"/>
    </w:rPr>
  </w:style>
  <w:style w:type="paragraph" w:styleId="Subtitle">
    <w:name w:val="Subtitle"/>
    <w:basedOn w:val="Normal"/>
    <w:qFormat/>
    <w:rsid w:val="007D692F"/>
    <w:pPr>
      <w:jc w:val="both"/>
    </w:pPr>
    <w:rPr>
      <w:rFonts w:ascii="Bookman Old Style" w:hAnsi="Bookman Old Style"/>
      <w:sz w:val="32"/>
      <w:szCs w:val="20"/>
      <w:lang w:val="ro-RO"/>
    </w:rPr>
  </w:style>
  <w:style w:type="paragraph" w:styleId="BodyText">
    <w:name w:val="Body Text"/>
    <w:basedOn w:val="Normal"/>
    <w:rsid w:val="007D692F"/>
    <w:pPr>
      <w:spacing w:after="120"/>
    </w:pPr>
  </w:style>
  <w:style w:type="character" w:customStyle="1" w:styleId="tpa1">
    <w:name w:val="tpa1"/>
    <w:basedOn w:val="DefaultParagraphFont"/>
    <w:rsid w:val="007D692F"/>
  </w:style>
  <w:style w:type="paragraph" w:styleId="BodyTextIndent">
    <w:name w:val="Body Text Indent"/>
    <w:basedOn w:val="Normal"/>
    <w:rsid w:val="007D692F"/>
    <w:pPr>
      <w:spacing w:after="120"/>
      <w:ind w:left="283"/>
    </w:pPr>
  </w:style>
  <w:style w:type="paragraph" w:customStyle="1" w:styleId="Stil">
    <w:name w:val="Stil"/>
    <w:rsid w:val="007D692F"/>
    <w:pPr>
      <w:widowControl w:val="0"/>
      <w:autoSpaceDE w:val="0"/>
      <w:autoSpaceDN w:val="0"/>
      <w:adjustRightInd w:val="0"/>
    </w:pPr>
    <w:rPr>
      <w:sz w:val="24"/>
      <w:szCs w:val="24"/>
      <w:lang w:val="ro-RO" w:eastAsia="ro-RO"/>
    </w:rPr>
  </w:style>
  <w:style w:type="paragraph" w:styleId="FootnoteText">
    <w:name w:val="footnote text"/>
    <w:basedOn w:val="Normal"/>
    <w:semiHidden/>
    <w:rsid w:val="007D692F"/>
    <w:rPr>
      <w:sz w:val="20"/>
      <w:szCs w:val="20"/>
      <w:lang w:val="ro-RO" w:eastAsia="ro-RO"/>
    </w:rPr>
  </w:style>
  <w:style w:type="paragraph" w:customStyle="1" w:styleId="type">
    <w:name w:val="type"/>
    <w:basedOn w:val="Normal"/>
    <w:rsid w:val="007D692F"/>
    <w:pPr>
      <w:spacing w:before="100" w:beforeAutospacing="1" w:after="100" w:afterAutospacing="1"/>
    </w:pPr>
    <w:rPr>
      <w:rFonts w:ascii="Arial" w:hAnsi="Arial" w:cs="Arial"/>
      <w:color w:val="003399"/>
      <w:sz w:val="32"/>
      <w:szCs w:val="32"/>
      <w:lang w:val="ro-RO"/>
    </w:rPr>
  </w:style>
  <w:style w:type="character" w:customStyle="1" w:styleId="preambul1">
    <w:name w:val="preambul1"/>
    <w:rsid w:val="007D692F"/>
    <w:rPr>
      <w:i/>
      <w:iCs/>
      <w:color w:val="000000"/>
    </w:rPr>
  </w:style>
  <w:style w:type="character" w:styleId="CommentReference">
    <w:name w:val="annotation reference"/>
    <w:semiHidden/>
    <w:rsid w:val="007D692F"/>
    <w:rPr>
      <w:sz w:val="16"/>
      <w:szCs w:val="16"/>
    </w:rPr>
  </w:style>
  <w:style w:type="paragraph" w:styleId="CommentText">
    <w:name w:val="annotation text"/>
    <w:basedOn w:val="Normal"/>
    <w:semiHidden/>
    <w:rsid w:val="007D692F"/>
    <w:rPr>
      <w:sz w:val="20"/>
      <w:szCs w:val="20"/>
    </w:rPr>
  </w:style>
  <w:style w:type="paragraph" w:customStyle="1" w:styleId="rvps1">
    <w:name w:val="rvps1"/>
    <w:basedOn w:val="Normal"/>
    <w:rsid w:val="00CE6E0F"/>
    <w:pPr>
      <w:spacing w:before="100" w:beforeAutospacing="1" w:after="100" w:afterAutospacing="1"/>
    </w:pPr>
  </w:style>
  <w:style w:type="character" w:customStyle="1" w:styleId="rvts7">
    <w:name w:val="rvts7"/>
    <w:basedOn w:val="DefaultParagraphFont"/>
    <w:rsid w:val="00CE6E0F"/>
  </w:style>
  <w:style w:type="paragraph" w:styleId="CommentSubject">
    <w:name w:val="annotation subject"/>
    <w:basedOn w:val="CommentText"/>
    <w:next w:val="CommentText"/>
    <w:semiHidden/>
    <w:rsid w:val="00AD7B51"/>
    <w:rPr>
      <w:b/>
      <w:bCs/>
    </w:rPr>
  </w:style>
  <w:style w:type="paragraph" w:styleId="BalloonText">
    <w:name w:val="Balloon Text"/>
    <w:basedOn w:val="Normal"/>
    <w:semiHidden/>
    <w:rsid w:val="00AD7B51"/>
    <w:rPr>
      <w:rFonts w:ascii="Tahoma" w:hAnsi="Tahoma" w:cs="Tahoma"/>
      <w:sz w:val="16"/>
      <w:szCs w:val="16"/>
    </w:rPr>
  </w:style>
  <w:style w:type="character" w:styleId="Strong">
    <w:name w:val="Strong"/>
    <w:qFormat/>
    <w:rsid w:val="00AD7B51"/>
    <w:rPr>
      <w:b/>
      <w:bCs/>
    </w:rPr>
  </w:style>
  <w:style w:type="character" w:customStyle="1" w:styleId="searchidx0">
    <w:name w:val="search_idx_0"/>
    <w:basedOn w:val="DefaultParagraphFont"/>
    <w:rsid w:val="00AD7B51"/>
  </w:style>
  <w:style w:type="character" w:customStyle="1" w:styleId="searchidx1">
    <w:name w:val="search_idx_1"/>
    <w:basedOn w:val="DefaultParagraphFont"/>
    <w:rsid w:val="00AD7B51"/>
  </w:style>
  <w:style w:type="character" w:customStyle="1" w:styleId="searchidx01">
    <w:name w:val="search_idx_01"/>
    <w:rsid w:val="00AD7B51"/>
    <w:rPr>
      <w:color w:val="000000"/>
      <w:shd w:val="clear" w:color="auto" w:fill="FFD700"/>
    </w:rPr>
  </w:style>
  <w:style w:type="character" w:customStyle="1" w:styleId="searchidx11">
    <w:name w:val="search_idx_11"/>
    <w:rsid w:val="00AD7B51"/>
    <w:rPr>
      <w:color w:val="000000"/>
      <w:shd w:val="clear" w:color="auto" w:fill="7CFC00"/>
    </w:rPr>
  </w:style>
  <w:style w:type="character" w:styleId="FollowedHyperlink">
    <w:name w:val="FollowedHyperlink"/>
    <w:rsid w:val="00777BAF"/>
    <w:rPr>
      <w:color w:val="800080"/>
      <w:u w:val="single"/>
    </w:rPr>
  </w:style>
  <w:style w:type="character" w:customStyle="1" w:styleId="yshortcuts">
    <w:name w:val="yshortcuts"/>
    <w:basedOn w:val="DefaultParagraphFont"/>
    <w:rsid w:val="000A2F10"/>
  </w:style>
  <w:style w:type="paragraph" w:customStyle="1" w:styleId="3Titlu">
    <w:name w:val="3.Titlu"/>
    <w:basedOn w:val="Normal"/>
    <w:rsid w:val="00FE5836"/>
    <w:pPr>
      <w:jc w:val="center"/>
    </w:pPr>
    <w:rPr>
      <w:rFonts w:ascii="Arial" w:hAnsi="Arial"/>
      <w:b/>
      <w:spacing w:val="-4"/>
      <w:szCs w:val="20"/>
      <w:lang w:val="ro-RO"/>
    </w:rPr>
  </w:style>
  <w:style w:type="paragraph" w:customStyle="1" w:styleId="Listparagraf1">
    <w:name w:val="Listă paragraf1"/>
    <w:basedOn w:val="Normal"/>
    <w:qFormat/>
    <w:rsid w:val="00FE5836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  <w:lang w:val="ro-RO"/>
    </w:rPr>
  </w:style>
  <w:style w:type="character" w:customStyle="1" w:styleId="do1">
    <w:name w:val="do1"/>
    <w:rsid w:val="00FE5836"/>
    <w:rPr>
      <w:b/>
      <w:bCs/>
      <w:sz w:val="26"/>
      <w:szCs w:val="26"/>
    </w:rPr>
  </w:style>
  <w:style w:type="character" w:customStyle="1" w:styleId="rvts12">
    <w:name w:val="rvts12"/>
    <w:basedOn w:val="DefaultParagraphFont"/>
    <w:rsid w:val="00D67B3B"/>
  </w:style>
  <w:style w:type="character" w:customStyle="1" w:styleId="rvts10">
    <w:name w:val="rvts10"/>
    <w:basedOn w:val="DefaultParagraphFont"/>
    <w:rsid w:val="00D67B3B"/>
  </w:style>
  <w:style w:type="character" w:customStyle="1" w:styleId="rvts9">
    <w:name w:val="rvts9"/>
    <w:basedOn w:val="DefaultParagraphFont"/>
    <w:rsid w:val="00D67B3B"/>
  </w:style>
  <w:style w:type="character" w:customStyle="1" w:styleId="rvts8">
    <w:name w:val="rvts8"/>
    <w:basedOn w:val="DefaultParagraphFont"/>
    <w:rsid w:val="00D67B3B"/>
  </w:style>
  <w:style w:type="paragraph" w:customStyle="1" w:styleId="StyleNormalenunt">
    <w:name w:val="Style Normal enunt +"/>
    <w:basedOn w:val="Normal"/>
    <w:rsid w:val="0034477D"/>
    <w:pPr>
      <w:numPr>
        <w:numId w:val="2"/>
      </w:numPr>
    </w:pPr>
  </w:style>
  <w:style w:type="character" w:customStyle="1" w:styleId="affairetitle">
    <w:name w:val="affaire_title"/>
    <w:basedOn w:val="DefaultParagraphFont"/>
    <w:rsid w:val="00184154"/>
  </w:style>
  <w:style w:type="paragraph" w:styleId="ListParagraph">
    <w:name w:val="List Paragraph"/>
    <w:basedOn w:val="Normal"/>
    <w:uiPriority w:val="34"/>
    <w:qFormat/>
    <w:rsid w:val="002E6C19"/>
    <w:pPr>
      <w:ind w:left="720"/>
      <w:contextualSpacing/>
    </w:pPr>
  </w:style>
  <w:style w:type="paragraph" w:styleId="Revision">
    <w:name w:val="Revision"/>
    <w:hidden/>
    <w:uiPriority w:val="99"/>
    <w:semiHidden/>
    <w:rsid w:val="002B7D00"/>
    <w:rPr>
      <w:sz w:val="24"/>
      <w:szCs w:val="24"/>
      <w:lang w:val="en-US" w:eastAsia="en-US"/>
    </w:rPr>
  </w:style>
  <w:style w:type="character" w:customStyle="1" w:styleId="UnresolvedMention">
    <w:name w:val="Unresolved Mention"/>
    <w:uiPriority w:val="99"/>
    <w:semiHidden/>
    <w:unhideWhenUsed/>
    <w:rsid w:val="002B7D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65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-lex.europa.eu/legal-content/RO/TXT/PDF/?uri=OJ:JOC_2019_380_R_0001" TargetMode="External"/><Relationship Id="rId13" Type="http://schemas.openxmlformats.org/officeDocument/2006/relationships/hyperlink" Target="http://curia.europa.eu/juris/document/document.jsf?text=&amp;docid=134202&amp;pageIndex=0&amp;doclang=RO&amp;mode=lst&amp;dir=&amp;occ=first&amp;part=1&amp;cid=165304" TargetMode="External"/><Relationship Id="rId18" Type="http://schemas.openxmlformats.org/officeDocument/2006/relationships/hyperlink" Target="http://curia.europa.eu/juris/document/document.jsf?text=&amp;docid=175547&amp;pageIndex=0&amp;doclang=ro&amp;mode=lst&amp;dir=&amp;occ=first&amp;part=1&amp;cid=8062966" TargetMode="External"/><Relationship Id="rId26" Type="http://schemas.openxmlformats.org/officeDocument/2006/relationships/hyperlink" Target="https://curia.europa.eu/juris/document/document.jsf?text=&amp;docid=247052&amp;pageIndex=0&amp;doclang=RO&amp;mode=lst&amp;dir=&amp;occ=first&amp;part=1&amp;cid=188534" TargetMode="External"/><Relationship Id="rId3" Type="http://schemas.openxmlformats.org/officeDocument/2006/relationships/styles" Target="styles.xml"/><Relationship Id="rId21" Type="http://schemas.openxmlformats.org/officeDocument/2006/relationships/hyperlink" Target="http://curia.europa.eu/juris/document/document.jsf?text=&amp;docid=205876&amp;pageIndex=0&amp;doclang=ro&amp;mode=req&amp;dir=&amp;occ=first&amp;part=1&amp;cid=8064336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curia.europa.eu/juris/document/document.jsf?text=&amp;docid=73224&amp;pageIndex=0&amp;doclang=RO&amp;mode=lst&amp;dir=&amp;occ=first&amp;part=1&amp;cid=8064829" TargetMode="External"/><Relationship Id="rId17" Type="http://schemas.openxmlformats.org/officeDocument/2006/relationships/hyperlink" Target="http://curia.europa.eu/juris/document/document.jsf?text=&amp;docid=200402&amp;pageIndex=0&amp;doclang=ro&amp;mode=lst&amp;dir=&amp;occ=first&amp;part=1&amp;cid=8062966" TargetMode="External"/><Relationship Id="rId25" Type="http://schemas.openxmlformats.org/officeDocument/2006/relationships/hyperlink" Target="https://curia.europa.eu/juris/document/document.jsf;jsessionid=B20C02CA855C725D8CE7820F81EEE0CB?text&amp;docid=241381&amp;pageIndex=0&amp;doclang=RO&amp;mode=req&amp;dir&amp;occ=first&amp;part=1&amp;cid=4021518&amp;fbclid=IwAR1KpGFPdhJIhQaZrLmCcbp1pUh9x-84WnL8DOuBZVQYy57EYmg0hZzwpB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curia.europa.eu/juris/document/document.jsf?text=&amp;docid=197423&amp;pageIndex=0&amp;doclang=ro&amp;mode=lst&amp;dir=&amp;occ=first&amp;part=1&amp;cid=424742" TargetMode="External"/><Relationship Id="rId20" Type="http://schemas.openxmlformats.org/officeDocument/2006/relationships/hyperlink" Target="http://curia.europa.eu/juris/document/document.jsf?text=&amp;docid=202545&amp;pageIndex=0&amp;doclang=ro&amp;mode=req&amp;dir=&amp;occ=first&amp;part=1&amp;cid=8063853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ur-lex.europa.eu/legal-content/RO/TXT/?qid=1594043859885&amp;uri=CELEX:32016L0343" TargetMode="External"/><Relationship Id="rId24" Type="http://schemas.openxmlformats.org/officeDocument/2006/relationships/hyperlink" Target="https://curia.europa.eu/juris/document/document.jsf?text=&amp;docid=240547&amp;pageIndex=0&amp;doclang=RO&amp;mode=lst&amp;dir=&amp;occ=first&amp;part=1&amp;cid=39368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curia.europa.eu/juris/document/document.jsf?text=&amp;docid=167061&amp;pageIndex=0&amp;doclang=RO&amp;mode=lst&amp;dir=&amp;occ=first&amp;part=1&amp;cid=424241" TargetMode="External"/><Relationship Id="rId23" Type="http://schemas.openxmlformats.org/officeDocument/2006/relationships/hyperlink" Target="https://curia.europa.eu/juris/document/document.jsf?text=&amp;docid=235721&amp;pageIndex=0&amp;doclang=ro&amp;mode=lst&amp;dir=&amp;occ=first&amp;part=1&amp;cid=40042" TargetMode="External"/><Relationship Id="rId28" Type="http://schemas.openxmlformats.org/officeDocument/2006/relationships/header" Target="header1.xml"/><Relationship Id="rId10" Type="http://schemas.openxmlformats.org/officeDocument/2006/relationships/hyperlink" Target="https://eur-lex.europa.eu/legal-content/RO/TXT/?qid=1594043802217&amp;uri=CELEX:32012L0013" TargetMode="External"/><Relationship Id="rId19" Type="http://schemas.openxmlformats.org/officeDocument/2006/relationships/hyperlink" Target="http://curia.europa.eu/juris/document/document.jsf?text=&amp;docid=198646&amp;pageIndex=0&amp;doclang=ro&amp;mode=req&amp;dir=&amp;occ=first&amp;part=1&amp;cid=8062966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eur-lex.europa.eu/legal-content/RO/TXT/HTML/?uri=CELEX:32013L0048&amp;qid=1594043738359&amp;from=RO" TargetMode="External"/><Relationship Id="rId14" Type="http://schemas.openxmlformats.org/officeDocument/2006/relationships/hyperlink" Target="https://curia.europa.eu/juris/document/document.jsf?text=&amp;docid=134202&amp;pageIndex=0&amp;doclang=RO&amp;mode=req&amp;dir=&amp;occ=first&amp;part=1&amp;cid=105762" TargetMode="External"/><Relationship Id="rId22" Type="http://schemas.openxmlformats.org/officeDocument/2006/relationships/hyperlink" Target="http://curia.europa.eu/juris/document/document.jsf?text=&amp;docid=219163&amp;pageIndex=0&amp;doclang=ro&amp;mode=lst&amp;dir=&amp;occ=first&amp;part=1&amp;cid=8062966" TargetMode="External"/><Relationship Id="rId27" Type="http://schemas.openxmlformats.org/officeDocument/2006/relationships/hyperlink" Target="https://curia.europa.eu/juris/document/document.jsf?text=&amp;docid=258500&amp;pageIndex=0&amp;doclang=ro&amp;mode=lst&amp;dir=&amp;occ=first&amp;part=1&amp;cid=189027" TargetMode="External"/><Relationship Id="rId30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titeica\Application%20Data\Microsoft\&#350;abloane\INM\Antet%20INM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F176E1-FBFE-4E28-8C67-5A1B7B060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Antet INM.dot</Template>
  <TotalTime>2</TotalTime>
  <Pages>4</Pages>
  <Words>1416</Words>
  <Characters>8076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9474</CharactersWithSpaces>
  <SharedDoc>false</SharedDoc>
  <HLinks>
    <vt:vector size="120" baseType="variant">
      <vt:variant>
        <vt:i4>3014706</vt:i4>
      </vt:variant>
      <vt:variant>
        <vt:i4>57</vt:i4>
      </vt:variant>
      <vt:variant>
        <vt:i4>0</vt:i4>
      </vt:variant>
      <vt:variant>
        <vt:i4>5</vt:i4>
      </vt:variant>
      <vt:variant>
        <vt:lpwstr>https://curia.europa.eu/juris/document/document.jsf?text=&amp;docid=258500&amp;pageIndex=0&amp;doclang=ro&amp;mode=lst&amp;dir=&amp;occ=first&amp;part=1&amp;cid=189027</vt:lpwstr>
      </vt:variant>
      <vt:variant>
        <vt:lpwstr/>
      </vt:variant>
      <vt:variant>
        <vt:i4>2621501</vt:i4>
      </vt:variant>
      <vt:variant>
        <vt:i4>54</vt:i4>
      </vt:variant>
      <vt:variant>
        <vt:i4>0</vt:i4>
      </vt:variant>
      <vt:variant>
        <vt:i4>5</vt:i4>
      </vt:variant>
      <vt:variant>
        <vt:lpwstr>https://curia.europa.eu/juris/document/document.jsf?text=&amp;docid=247052&amp;pageIndex=0&amp;doclang=RO&amp;mode=lst&amp;dir=&amp;occ=first&amp;part=1&amp;cid=188534</vt:lpwstr>
      </vt:variant>
      <vt:variant>
        <vt:lpwstr/>
      </vt:variant>
      <vt:variant>
        <vt:i4>4128805</vt:i4>
      </vt:variant>
      <vt:variant>
        <vt:i4>51</vt:i4>
      </vt:variant>
      <vt:variant>
        <vt:i4>0</vt:i4>
      </vt:variant>
      <vt:variant>
        <vt:i4>5</vt:i4>
      </vt:variant>
      <vt:variant>
        <vt:lpwstr>https://curia.europa.eu/juris/document/document.jsf;jsessionid=B20C02CA855C725D8CE7820F81EEE0CB?text&amp;docid=241381&amp;pageIndex=0&amp;doclang=RO&amp;mode=req&amp;dir&amp;occ=first&amp;part=1&amp;cid=4021518&amp;fbclid=IwAR1KpGFPdhJIhQaZrLmCcbp1pUh9x-84WnL8DOuBZVQYy57EYmg0hZzwpB0</vt:lpwstr>
      </vt:variant>
      <vt:variant>
        <vt:lpwstr/>
      </vt:variant>
      <vt:variant>
        <vt:i4>2752569</vt:i4>
      </vt:variant>
      <vt:variant>
        <vt:i4>48</vt:i4>
      </vt:variant>
      <vt:variant>
        <vt:i4>0</vt:i4>
      </vt:variant>
      <vt:variant>
        <vt:i4>5</vt:i4>
      </vt:variant>
      <vt:variant>
        <vt:lpwstr>https://curia.europa.eu/juris/document/document.jsf?text=&amp;docid=240547&amp;pageIndex=0&amp;doclang=RO&amp;mode=lst&amp;dir=&amp;occ=first&amp;part=1&amp;cid=39368</vt:lpwstr>
      </vt:variant>
      <vt:variant>
        <vt:lpwstr/>
      </vt:variant>
      <vt:variant>
        <vt:i4>2555953</vt:i4>
      </vt:variant>
      <vt:variant>
        <vt:i4>45</vt:i4>
      </vt:variant>
      <vt:variant>
        <vt:i4>0</vt:i4>
      </vt:variant>
      <vt:variant>
        <vt:i4>5</vt:i4>
      </vt:variant>
      <vt:variant>
        <vt:lpwstr>https://curia.europa.eu/juris/document/document.jsf?text=&amp;docid=235721&amp;pageIndex=0&amp;doclang=ro&amp;mode=lst&amp;dir=&amp;occ=first&amp;part=1&amp;cid=40042</vt:lpwstr>
      </vt:variant>
      <vt:variant>
        <vt:lpwstr/>
      </vt:variant>
      <vt:variant>
        <vt:i4>6422584</vt:i4>
      </vt:variant>
      <vt:variant>
        <vt:i4>42</vt:i4>
      </vt:variant>
      <vt:variant>
        <vt:i4>0</vt:i4>
      </vt:variant>
      <vt:variant>
        <vt:i4>5</vt:i4>
      </vt:variant>
      <vt:variant>
        <vt:lpwstr>http://curia.europa.eu/juris/document/document.jsf?text=&amp;docid=219163&amp;pageIndex=0&amp;doclang=ro&amp;mode=lst&amp;dir=&amp;occ=first&amp;part=1&amp;cid=8062966</vt:lpwstr>
      </vt:variant>
      <vt:variant>
        <vt:lpwstr/>
      </vt:variant>
      <vt:variant>
        <vt:i4>7995428</vt:i4>
      </vt:variant>
      <vt:variant>
        <vt:i4>39</vt:i4>
      </vt:variant>
      <vt:variant>
        <vt:i4>0</vt:i4>
      </vt:variant>
      <vt:variant>
        <vt:i4>5</vt:i4>
      </vt:variant>
      <vt:variant>
        <vt:lpwstr>http://curia.europa.eu/juris/document/document.jsf?text=&amp;docid=205876&amp;pageIndex=0&amp;doclang=ro&amp;mode=req&amp;dir=&amp;occ=first&amp;part=1&amp;cid=8064336</vt:lpwstr>
      </vt:variant>
      <vt:variant>
        <vt:lpwstr/>
      </vt:variant>
      <vt:variant>
        <vt:i4>8323105</vt:i4>
      </vt:variant>
      <vt:variant>
        <vt:i4>36</vt:i4>
      </vt:variant>
      <vt:variant>
        <vt:i4>0</vt:i4>
      </vt:variant>
      <vt:variant>
        <vt:i4>5</vt:i4>
      </vt:variant>
      <vt:variant>
        <vt:lpwstr>http://curia.europa.eu/juris/document/document.jsf?text=&amp;docid=202545&amp;pageIndex=0&amp;doclang=ro&amp;mode=req&amp;dir=&amp;occ=first&amp;part=1&amp;cid=8063853</vt:lpwstr>
      </vt:variant>
      <vt:variant>
        <vt:lpwstr/>
      </vt:variant>
      <vt:variant>
        <vt:i4>7602217</vt:i4>
      </vt:variant>
      <vt:variant>
        <vt:i4>33</vt:i4>
      </vt:variant>
      <vt:variant>
        <vt:i4>0</vt:i4>
      </vt:variant>
      <vt:variant>
        <vt:i4>5</vt:i4>
      </vt:variant>
      <vt:variant>
        <vt:lpwstr>http://curia.europa.eu/juris/document/document.jsf?text=&amp;docid=198646&amp;pageIndex=0&amp;doclang=ro&amp;mode=req&amp;dir=&amp;occ=first&amp;part=1&amp;cid=8062966</vt:lpwstr>
      </vt:variant>
      <vt:variant>
        <vt:lpwstr/>
      </vt:variant>
      <vt:variant>
        <vt:i4>7274558</vt:i4>
      </vt:variant>
      <vt:variant>
        <vt:i4>30</vt:i4>
      </vt:variant>
      <vt:variant>
        <vt:i4>0</vt:i4>
      </vt:variant>
      <vt:variant>
        <vt:i4>5</vt:i4>
      </vt:variant>
      <vt:variant>
        <vt:lpwstr>http://curia.europa.eu/juris/document/document.jsf?text=&amp;docid=175547&amp;pageIndex=0&amp;doclang=ro&amp;mode=lst&amp;dir=&amp;occ=first&amp;part=1&amp;cid=8062966</vt:lpwstr>
      </vt:variant>
      <vt:variant>
        <vt:lpwstr/>
      </vt:variant>
      <vt:variant>
        <vt:i4>7143485</vt:i4>
      </vt:variant>
      <vt:variant>
        <vt:i4>27</vt:i4>
      </vt:variant>
      <vt:variant>
        <vt:i4>0</vt:i4>
      </vt:variant>
      <vt:variant>
        <vt:i4>5</vt:i4>
      </vt:variant>
      <vt:variant>
        <vt:lpwstr>http://curia.europa.eu/juris/document/document.jsf?text=&amp;docid=200402&amp;pageIndex=0&amp;doclang=ro&amp;mode=lst&amp;dir=&amp;occ=first&amp;part=1&amp;cid=8062966</vt:lpwstr>
      </vt:variant>
      <vt:variant>
        <vt:lpwstr/>
      </vt:variant>
      <vt:variant>
        <vt:i4>3014705</vt:i4>
      </vt:variant>
      <vt:variant>
        <vt:i4>24</vt:i4>
      </vt:variant>
      <vt:variant>
        <vt:i4>0</vt:i4>
      </vt:variant>
      <vt:variant>
        <vt:i4>5</vt:i4>
      </vt:variant>
      <vt:variant>
        <vt:lpwstr>https://curia.europa.eu/juris/document/document.jsf?text=&amp;docid=197423&amp;pageIndex=0&amp;doclang=ro&amp;mode=lst&amp;dir=&amp;occ=first&amp;part=1&amp;cid=424742</vt:lpwstr>
      </vt:variant>
      <vt:variant>
        <vt:lpwstr/>
      </vt:variant>
      <vt:variant>
        <vt:i4>2555952</vt:i4>
      </vt:variant>
      <vt:variant>
        <vt:i4>21</vt:i4>
      </vt:variant>
      <vt:variant>
        <vt:i4>0</vt:i4>
      </vt:variant>
      <vt:variant>
        <vt:i4>5</vt:i4>
      </vt:variant>
      <vt:variant>
        <vt:lpwstr>https://curia.europa.eu/juris/document/document.jsf?text=&amp;docid=167061&amp;pageIndex=0&amp;doclang=RO&amp;mode=lst&amp;dir=&amp;occ=first&amp;part=1&amp;cid=424241</vt:lpwstr>
      </vt:variant>
      <vt:variant>
        <vt:lpwstr/>
      </vt:variant>
      <vt:variant>
        <vt:i4>4063268</vt:i4>
      </vt:variant>
      <vt:variant>
        <vt:i4>18</vt:i4>
      </vt:variant>
      <vt:variant>
        <vt:i4>0</vt:i4>
      </vt:variant>
      <vt:variant>
        <vt:i4>5</vt:i4>
      </vt:variant>
      <vt:variant>
        <vt:lpwstr>https://curia.europa.eu/juris/document/document.jsf?text=&amp;docid=134202&amp;pageIndex=0&amp;doclang=RO&amp;mode=req&amp;dir=&amp;occ=first&amp;part=1&amp;cid=105762</vt:lpwstr>
      </vt:variant>
      <vt:variant>
        <vt:lpwstr/>
      </vt:variant>
      <vt:variant>
        <vt:i4>7274555</vt:i4>
      </vt:variant>
      <vt:variant>
        <vt:i4>15</vt:i4>
      </vt:variant>
      <vt:variant>
        <vt:i4>0</vt:i4>
      </vt:variant>
      <vt:variant>
        <vt:i4>5</vt:i4>
      </vt:variant>
      <vt:variant>
        <vt:lpwstr>http://curia.europa.eu/juris/document/document.jsf?text=&amp;docid=134202&amp;pageIndex=0&amp;doclang=RO&amp;mode=lst&amp;dir=&amp;occ=first&amp;part=1&amp;cid=165304</vt:lpwstr>
      </vt:variant>
      <vt:variant>
        <vt:lpwstr/>
      </vt:variant>
      <vt:variant>
        <vt:i4>2621558</vt:i4>
      </vt:variant>
      <vt:variant>
        <vt:i4>12</vt:i4>
      </vt:variant>
      <vt:variant>
        <vt:i4>0</vt:i4>
      </vt:variant>
      <vt:variant>
        <vt:i4>5</vt:i4>
      </vt:variant>
      <vt:variant>
        <vt:lpwstr>http://curia.europa.eu/juris/document/document.jsf?text=&amp;docid=73224&amp;pageIndex=0&amp;doclang=RO&amp;mode=lst&amp;dir=&amp;occ=first&amp;part=1&amp;cid=8064829</vt:lpwstr>
      </vt:variant>
      <vt:variant>
        <vt:lpwstr/>
      </vt:variant>
      <vt:variant>
        <vt:i4>7602290</vt:i4>
      </vt:variant>
      <vt:variant>
        <vt:i4>9</vt:i4>
      </vt:variant>
      <vt:variant>
        <vt:i4>0</vt:i4>
      </vt:variant>
      <vt:variant>
        <vt:i4>5</vt:i4>
      </vt:variant>
      <vt:variant>
        <vt:lpwstr>https://eur-lex.europa.eu/legal-content/RO/TXT/?qid=1594043859885&amp;uri=CELEX:32016L0343</vt:lpwstr>
      </vt:variant>
      <vt:variant>
        <vt:lpwstr/>
      </vt:variant>
      <vt:variant>
        <vt:i4>7667838</vt:i4>
      </vt:variant>
      <vt:variant>
        <vt:i4>6</vt:i4>
      </vt:variant>
      <vt:variant>
        <vt:i4>0</vt:i4>
      </vt:variant>
      <vt:variant>
        <vt:i4>5</vt:i4>
      </vt:variant>
      <vt:variant>
        <vt:lpwstr>https://eur-lex.europa.eu/legal-content/RO/TXT/?qid=1594043802217&amp;uri=CELEX:32012L0013</vt:lpwstr>
      </vt:variant>
      <vt:variant>
        <vt:lpwstr/>
      </vt:variant>
      <vt:variant>
        <vt:i4>7077928</vt:i4>
      </vt:variant>
      <vt:variant>
        <vt:i4>3</vt:i4>
      </vt:variant>
      <vt:variant>
        <vt:i4>0</vt:i4>
      </vt:variant>
      <vt:variant>
        <vt:i4>5</vt:i4>
      </vt:variant>
      <vt:variant>
        <vt:lpwstr>https://eur-lex.europa.eu/legal-content/RO/TXT/HTML/?uri=CELEX:32013L0048&amp;qid=1594043738359&amp;from=RO</vt:lpwstr>
      </vt:variant>
      <vt:variant>
        <vt:lpwstr/>
      </vt:variant>
      <vt:variant>
        <vt:i4>5177412</vt:i4>
      </vt:variant>
      <vt:variant>
        <vt:i4>0</vt:i4>
      </vt:variant>
      <vt:variant>
        <vt:i4>0</vt:i4>
      </vt:variant>
      <vt:variant>
        <vt:i4>5</vt:i4>
      </vt:variant>
      <vt:variant>
        <vt:lpwstr>https://eur-lex.europa.eu/legal-content/RO/TXT/PDF/?uri=OJ:JOC_2019_380_R_0001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Simona Titeica</dc:creator>
  <cp:keywords/>
  <cp:lastModifiedBy>Elena, PETRESCU</cp:lastModifiedBy>
  <cp:revision>3</cp:revision>
  <cp:lastPrinted>2013-06-11T10:09:00Z</cp:lastPrinted>
  <dcterms:created xsi:type="dcterms:W3CDTF">2022-06-09T10:54:00Z</dcterms:created>
  <dcterms:modified xsi:type="dcterms:W3CDTF">2022-07-04T07:38:00Z</dcterms:modified>
</cp:coreProperties>
</file>